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318EE5" w14:textId="17C77B00" w:rsidR="00347BA4" w:rsidRPr="00347BA4" w:rsidRDefault="00347BA4" w:rsidP="009C2834">
      <w:pPr>
        <w:keepNext/>
        <w:keepLines/>
        <w:numPr>
          <w:ilvl w:val="2"/>
          <w:numId w:val="1"/>
        </w:numPr>
        <w:tabs>
          <w:tab w:val="left" w:pos="1843"/>
        </w:tabs>
        <w:spacing w:before="240" w:after="120" w:line="257" w:lineRule="auto"/>
        <w:ind w:left="1418" w:right="423"/>
        <w:jc w:val="left"/>
        <w:outlineLvl w:val="2"/>
        <w:rPr>
          <w:rFonts w:ascii="Alliance Platt Bold" w:eastAsiaTheme="majorEastAsia" w:hAnsi="Alliance Platt Bold" w:cstheme="majorBidi"/>
          <w:bCs/>
          <w:color w:val="3264F9"/>
          <w:szCs w:val="24"/>
        </w:rPr>
      </w:pPr>
      <w:bookmarkStart w:id="0" w:name="_Toc174010489"/>
      <w:bookmarkStart w:id="1" w:name="_Toc213887664"/>
      <w:r w:rsidRPr="00347BA4">
        <w:rPr>
          <w:rFonts w:ascii="Alliance Platt Bold" w:eastAsiaTheme="majorEastAsia" w:hAnsi="Alliance Platt Bold" w:cstheme="majorBidi"/>
          <w:bCs/>
          <w:color w:val="3264F9"/>
          <w:szCs w:val="24"/>
        </w:rPr>
        <w:t>Determinación del Alcance ISO 22301</w:t>
      </w:r>
      <w:bookmarkEnd w:id="0"/>
      <w:bookmarkEnd w:id="1"/>
    </w:p>
    <w:p w14:paraId="6943BF74" w14:textId="77777777" w:rsidR="00347BA4" w:rsidRPr="00347BA4" w:rsidRDefault="00347BA4" w:rsidP="00DE4532">
      <w:pPr>
        <w:keepNext/>
        <w:keepLines/>
        <w:numPr>
          <w:ilvl w:val="4"/>
          <w:numId w:val="1"/>
        </w:numPr>
        <w:tabs>
          <w:tab w:val="left" w:pos="1843"/>
        </w:tabs>
        <w:spacing w:before="240" w:after="120" w:line="257" w:lineRule="auto"/>
        <w:ind w:right="423"/>
        <w:jc w:val="left"/>
        <w:outlineLvl w:val="2"/>
        <w:rPr>
          <w:rFonts w:ascii="Alliance Platt Bold" w:eastAsiaTheme="majorEastAsia" w:hAnsi="Alliance Platt Bold" w:cstheme="majorBidi"/>
          <w:bCs/>
          <w:color w:val="3264F9"/>
          <w:szCs w:val="24"/>
        </w:rPr>
      </w:pPr>
      <w:bookmarkStart w:id="2" w:name="_Toc174010490"/>
      <w:bookmarkStart w:id="3" w:name="_Toc213887665"/>
      <w:r w:rsidRPr="00347BA4">
        <w:rPr>
          <w:rFonts w:ascii="Alliance Platt Bold" w:eastAsiaTheme="majorEastAsia" w:hAnsi="Alliance Platt Bold" w:cstheme="majorBidi"/>
          <w:bCs/>
          <w:color w:val="3264F9"/>
          <w:szCs w:val="24"/>
        </w:rPr>
        <w:t>Declaración de Alcance ISO 22301</w:t>
      </w:r>
      <w:bookmarkEnd w:id="2"/>
      <w:bookmarkEnd w:id="3"/>
    </w:p>
    <w:p w14:paraId="6714C44B" w14:textId="686540E4" w:rsidR="00347BA4" w:rsidRPr="00347BA4" w:rsidRDefault="00347BA4" w:rsidP="00DE4532">
      <w:pPr>
        <w:spacing w:line="240" w:lineRule="auto"/>
        <w:ind w:left="1440" w:right="423"/>
        <w:rPr>
          <w:rFonts w:ascii="Alliance Platt Light" w:hAnsi="Alliance Platt Light" w:cs="Arial"/>
        </w:rPr>
      </w:pPr>
      <w:r w:rsidRPr="00347BA4">
        <w:rPr>
          <w:rFonts w:ascii="Alliance Platt Light" w:hAnsi="Alliance Platt Light" w:cs="Arial"/>
        </w:rPr>
        <w:t xml:space="preserve">El sistema de gestión de continuidad del negocio de </w:t>
      </w:r>
      <w:r w:rsidR="00E2795D">
        <w:rPr>
          <w:rFonts w:ascii="Alliance Platt Light" w:hAnsi="Alliance Platt Light" w:cs="Arial"/>
        </w:rPr>
        <w:t>XXXXXXX</w:t>
      </w:r>
      <w:r w:rsidR="003E4FE8" w:rsidRPr="00777CF2">
        <w:rPr>
          <w:rFonts w:ascii="Alliance Platt Light" w:hAnsi="Alliance Platt Light" w:cs="Arial"/>
        </w:rPr>
        <w:t xml:space="preserve"> </w:t>
      </w:r>
      <w:r w:rsidRPr="00347BA4">
        <w:rPr>
          <w:rFonts w:ascii="Alliance Platt Light" w:hAnsi="Alliance Platt Light" w:cs="Arial"/>
        </w:rPr>
        <w:t xml:space="preserve">comprende los procesos de negocio para la </w:t>
      </w:r>
      <w:proofErr w:type="gramStart"/>
      <w:r w:rsidR="00E2795D">
        <w:rPr>
          <w:rFonts w:ascii="Alliance Platt Light" w:hAnsi="Alliance Platt Light" w:cs="Arial"/>
        </w:rPr>
        <w:t>XXXXXXXXX,XXXXXXXX</w:t>
      </w:r>
      <w:proofErr w:type="gramEnd"/>
      <w:r w:rsidR="00E2795D">
        <w:rPr>
          <w:rFonts w:ascii="Alliance Platt Light" w:hAnsi="Alliance Platt Light" w:cs="Arial"/>
        </w:rPr>
        <w:t>,</w:t>
      </w:r>
      <w:proofErr w:type="gramStart"/>
      <w:r w:rsidR="00E2795D">
        <w:rPr>
          <w:rFonts w:ascii="Alliance Platt Light" w:hAnsi="Alliance Platt Light" w:cs="Arial"/>
        </w:rPr>
        <w:t>XXXXXXXX,XXXXXXX,</w:t>
      </w:r>
      <w:r w:rsidRPr="00347BA4">
        <w:rPr>
          <w:rFonts w:ascii="Alliance Platt Light" w:hAnsi="Alliance Platt Light" w:cs="Arial"/>
        </w:rPr>
        <w:t>.</w:t>
      </w:r>
      <w:proofErr w:type="gramEnd"/>
    </w:p>
    <w:p w14:paraId="22BB5474" w14:textId="77777777" w:rsidR="00347BA4" w:rsidRPr="00347BA4" w:rsidRDefault="00347BA4" w:rsidP="00DE4532">
      <w:pPr>
        <w:keepNext/>
        <w:keepLines/>
        <w:numPr>
          <w:ilvl w:val="4"/>
          <w:numId w:val="1"/>
        </w:numPr>
        <w:tabs>
          <w:tab w:val="left" w:pos="1843"/>
        </w:tabs>
        <w:spacing w:before="240" w:after="120" w:line="257" w:lineRule="auto"/>
        <w:ind w:right="423"/>
        <w:jc w:val="left"/>
        <w:outlineLvl w:val="2"/>
        <w:rPr>
          <w:rFonts w:ascii="Alliance Platt Bold" w:eastAsiaTheme="majorEastAsia" w:hAnsi="Alliance Platt Bold" w:cstheme="majorBidi"/>
          <w:bCs/>
          <w:color w:val="3264F9"/>
          <w:szCs w:val="24"/>
        </w:rPr>
      </w:pPr>
      <w:bookmarkStart w:id="4" w:name="_Toc174010491"/>
      <w:bookmarkStart w:id="5" w:name="_Toc213887666"/>
      <w:r w:rsidRPr="00347BA4">
        <w:rPr>
          <w:rFonts w:ascii="Alliance Platt Bold" w:eastAsiaTheme="majorEastAsia" w:hAnsi="Alliance Platt Bold" w:cstheme="majorBidi"/>
          <w:bCs/>
          <w:color w:val="3264F9"/>
          <w:szCs w:val="24"/>
        </w:rPr>
        <w:t>Alcance de Procesos/Servicios</w:t>
      </w:r>
      <w:bookmarkEnd w:id="4"/>
      <w:bookmarkEnd w:id="5"/>
    </w:p>
    <w:p w14:paraId="7C581D98" w14:textId="1704FC0F" w:rsidR="00EA437E" w:rsidRDefault="00EA437E" w:rsidP="002B06FA">
      <w:pPr>
        <w:numPr>
          <w:ilvl w:val="0"/>
          <w:numId w:val="11"/>
        </w:numPr>
        <w:spacing w:after="120" w:line="257" w:lineRule="auto"/>
        <w:ind w:left="1843" w:right="423" w:hanging="283"/>
        <w:rPr>
          <w:rFonts w:ascii="Alliance Platt Light" w:hAnsi="Alliance Platt Light" w:cs="Arial"/>
          <w:color w:val="auto"/>
        </w:rPr>
      </w:pPr>
      <w:bookmarkStart w:id="6" w:name="_Toc174010492"/>
      <w:r>
        <w:rPr>
          <w:rFonts w:ascii="Alliance Platt Light" w:hAnsi="Alliance Platt Light" w:cs="Arial"/>
          <w:color w:val="auto"/>
        </w:rPr>
        <w:t>El servicio de p</w:t>
      </w:r>
      <w:r w:rsidRPr="00763275">
        <w:rPr>
          <w:rFonts w:ascii="Alliance Platt Light" w:hAnsi="Alliance Platt Light" w:cs="Arial"/>
          <w:color w:val="auto"/>
        </w:rPr>
        <w:t xml:space="preserve">rovisión e implementación de equipamiento tecnológico, proveedor </w:t>
      </w:r>
      <w:r w:rsidR="00E2795D">
        <w:rPr>
          <w:rFonts w:ascii="Alliance Platt Light" w:hAnsi="Alliance Platt Light" w:cs="Arial"/>
          <w:color w:val="auto"/>
        </w:rPr>
        <w:t>XXXXXXXXXX</w:t>
      </w:r>
      <w:r w:rsidRPr="00763275">
        <w:rPr>
          <w:rFonts w:ascii="Alliance Platt Light" w:hAnsi="Alliance Platt Light" w:cs="Arial"/>
          <w:color w:val="auto"/>
        </w:rPr>
        <w:t xml:space="preserve"> con el almacenamiento</w:t>
      </w:r>
      <w:r>
        <w:rPr>
          <w:rFonts w:ascii="Alliance Platt Light" w:hAnsi="Alliance Platt Light" w:cs="Arial"/>
          <w:color w:val="auto"/>
        </w:rPr>
        <w:t>,</w:t>
      </w:r>
      <w:r w:rsidRPr="00763275">
        <w:rPr>
          <w:rFonts w:ascii="Alliance Platt Light" w:hAnsi="Alliance Platt Light" w:cs="Arial"/>
          <w:color w:val="auto"/>
        </w:rPr>
        <w:t xml:space="preserve"> transporte y entrega de equipos tecnológicos</w:t>
      </w:r>
      <w:r>
        <w:rPr>
          <w:rFonts w:ascii="Alliance Platt Light" w:hAnsi="Alliance Platt Light" w:cs="Arial"/>
          <w:color w:val="auto"/>
        </w:rPr>
        <w:t>.</w:t>
      </w:r>
    </w:p>
    <w:p w14:paraId="5B743EBD" w14:textId="1BF8C6DF" w:rsidR="00EA437E" w:rsidRPr="0063407D" w:rsidRDefault="00EA437E" w:rsidP="002B06FA">
      <w:pPr>
        <w:numPr>
          <w:ilvl w:val="0"/>
          <w:numId w:val="11"/>
        </w:numPr>
        <w:spacing w:after="120" w:line="257" w:lineRule="auto"/>
        <w:ind w:left="1843" w:right="423" w:hanging="283"/>
        <w:rPr>
          <w:rFonts w:ascii="Alliance Platt Light" w:hAnsi="Alliance Platt Light" w:cs="Arial"/>
          <w:color w:val="auto"/>
        </w:rPr>
      </w:pPr>
      <w:r w:rsidRPr="00971EE5">
        <w:rPr>
          <w:rFonts w:ascii="Alliance Platt Light" w:hAnsi="Alliance Platt Light" w:cs="Arial"/>
          <w:color w:val="auto"/>
        </w:rPr>
        <w:t xml:space="preserve">El servicio de </w:t>
      </w:r>
      <w:r w:rsidR="00AC4169">
        <w:rPr>
          <w:rFonts w:ascii="Alliance Platt Light" w:hAnsi="Alliance Platt Light" w:cs="Arial"/>
          <w:color w:val="auto"/>
        </w:rPr>
        <w:t>XXXXXXXXXXXX</w:t>
      </w:r>
      <w:r w:rsidRPr="00971EE5">
        <w:rPr>
          <w:rFonts w:ascii="Alliance Platt Light" w:hAnsi="Alliance Platt Light" w:cs="Arial"/>
          <w:color w:val="auto"/>
        </w:rPr>
        <w:t xml:space="preserve"> se gestiona en la herramienta </w:t>
      </w:r>
      <w:r w:rsidR="00AC4169">
        <w:rPr>
          <w:rFonts w:ascii="Alliance Platt Light" w:hAnsi="Alliance Platt Light" w:cs="Arial"/>
          <w:color w:val="auto"/>
        </w:rPr>
        <w:t>XXXXXXXXXX</w:t>
      </w:r>
      <w:r w:rsidRPr="00971EE5">
        <w:rPr>
          <w:rFonts w:ascii="Alliance Platt Light" w:hAnsi="Alliance Platt Light" w:cs="Arial"/>
          <w:color w:val="auto"/>
        </w:rPr>
        <w:t xml:space="preserve"> y tiene como alcance la planificación, ejecución, seguimiento y control</w:t>
      </w:r>
      <w:r w:rsidR="00D427B0">
        <w:rPr>
          <w:rFonts w:ascii="Alliance Platt Light" w:hAnsi="Alliance Platt Light" w:cs="Arial"/>
          <w:color w:val="auto"/>
        </w:rPr>
        <w:t xml:space="preserve"> de los servicios brindados al cliente.</w:t>
      </w:r>
    </w:p>
    <w:p w14:paraId="08C74BAE" w14:textId="77777777" w:rsidR="00347BA4" w:rsidRPr="00347BA4" w:rsidRDefault="00347BA4" w:rsidP="00DE4532">
      <w:pPr>
        <w:keepNext/>
        <w:keepLines/>
        <w:numPr>
          <w:ilvl w:val="4"/>
          <w:numId w:val="1"/>
        </w:numPr>
        <w:tabs>
          <w:tab w:val="left" w:pos="1843"/>
        </w:tabs>
        <w:spacing w:before="240" w:after="120" w:line="257" w:lineRule="auto"/>
        <w:ind w:right="423"/>
        <w:jc w:val="left"/>
        <w:outlineLvl w:val="2"/>
        <w:rPr>
          <w:rFonts w:ascii="Alliance Platt Bold" w:eastAsiaTheme="majorEastAsia" w:hAnsi="Alliance Platt Bold" w:cstheme="majorBidi"/>
          <w:bCs/>
          <w:color w:val="3264F9"/>
          <w:szCs w:val="24"/>
        </w:rPr>
      </w:pPr>
      <w:bookmarkStart w:id="7" w:name="_Toc213887667"/>
      <w:r w:rsidRPr="00347BA4">
        <w:rPr>
          <w:rFonts w:ascii="Alliance Platt Bold" w:eastAsiaTheme="majorEastAsia" w:hAnsi="Alliance Platt Bold" w:cstheme="majorBidi"/>
          <w:bCs/>
          <w:color w:val="3264F9"/>
          <w:szCs w:val="24"/>
        </w:rPr>
        <w:t>Ubicación</w:t>
      </w:r>
      <w:bookmarkEnd w:id="6"/>
      <w:bookmarkEnd w:id="7"/>
    </w:p>
    <w:p w14:paraId="60AF10B3" w14:textId="00BCB088" w:rsidR="00347BA4" w:rsidRPr="00347BA4" w:rsidRDefault="00AC4169" w:rsidP="00DE4532">
      <w:pPr>
        <w:spacing w:line="240" w:lineRule="auto"/>
        <w:ind w:left="1800" w:right="423"/>
        <w:rPr>
          <w:rFonts w:ascii="Alliance Platt Light" w:hAnsi="Alliance Platt Light" w:cs="Arial"/>
        </w:rPr>
      </w:pPr>
      <w:r>
        <w:rPr>
          <w:rFonts w:ascii="Alliance Platt Light" w:hAnsi="Alliance Platt Light" w:cs="Arial"/>
          <w:color w:val="auto"/>
        </w:rPr>
        <w:t>XXXXXXXXX</w:t>
      </w:r>
      <w:r w:rsidR="003E4FE8" w:rsidRPr="00EA437E">
        <w:rPr>
          <w:rFonts w:ascii="Alliance Platt Light" w:hAnsi="Alliance Platt Light" w:cs="Arial"/>
          <w:color w:val="auto"/>
        </w:rPr>
        <w:t xml:space="preserve"> </w:t>
      </w:r>
      <w:r w:rsidR="00347BA4" w:rsidRPr="00EA437E">
        <w:rPr>
          <w:rFonts w:ascii="Alliance Platt Light" w:hAnsi="Alliance Platt Light" w:cs="Arial"/>
          <w:color w:val="auto"/>
        </w:rPr>
        <w:t xml:space="preserve">presta sus servicios desde su locación principal declarado como su domicilio legal sito en </w:t>
      </w:r>
      <w:r>
        <w:rPr>
          <w:rFonts w:ascii="Alliance Platt Light" w:hAnsi="Alliance Platt Light" w:cs="Arial"/>
          <w:color w:val="auto"/>
        </w:rPr>
        <w:t>XXXXXXXXXXXXXXXXXXXXXXXXXXXXXXXXXXXX</w:t>
      </w:r>
      <w:r w:rsidR="003E4FE8" w:rsidRPr="00347BA4">
        <w:rPr>
          <w:rFonts w:ascii="Alliance Platt Light" w:hAnsi="Alliance Platt Light" w:cs="Arial"/>
          <w:color w:val="auto"/>
        </w:rPr>
        <w:t>.</w:t>
      </w:r>
    </w:p>
    <w:p w14:paraId="37208F99" w14:textId="77777777" w:rsidR="00347BA4" w:rsidRPr="00347BA4" w:rsidRDefault="00347BA4" w:rsidP="00DE4532">
      <w:pPr>
        <w:keepNext/>
        <w:keepLines/>
        <w:numPr>
          <w:ilvl w:val="4"/>
          <w:numId w:val="1"/>
        </w:numPr>
        <w:tabs>
          <w:tab w:val="left" w:pos="1843"/>
        </w:tabs>
        <w:spacing w:before="240" w:after="120" w:line="257" w:lineRule="auto"/>
        <w:ind w:right="423"/>
        <w:jc w:val="left"/>
        <w:outlineLvl w:val="2"/>
        <w:rPr>
          <w:rFonts w:ascii="Alliance Platt Bold" w:eastAsiaTheme="majorEastAsia" w:hAnsi="Alliance Platt Bold" w:cstheme="majorBidi"/>
          <w:bCs/>
          <w:color w:val="3264F9"/>
          <w:szCs w:val="24"/>
        </w:rPr>
      </w:pPr>
      <w:bookmarkStart w:id="8" w:name="_Toc174010493"/>
      <w:bookmarkStart w:id="9" w:name="_Toc213887668"/>
      <w:r w:rsidRPr="00347BA4">
        <w:rPr>
          <w:rFonts w:ascii="Alliance Platt Bold" w:eastAsiaTheme="majorEastAsia" w:hAnsi="Alliance Platt Bold" w:cstheme="majorBidi"/>
          <w:bCs/>
          <w:color w:val="3264F9"/>
          <w:szCs w:val="24"/>
        </w:rPr>
        <w:t>Exclusión</w:t>
      </w:r>
      <w:bookmarkEnd w:id="8"/>
      <w:bookmarkEnd w:id="9"/>
      <w:r w:rsidRPr="00347BA4">
        <w:rPr>
          <w:rFonts w:ascii="Alliance Platt Bold" w:eastAsiaTheme="majorEastAsia" w:hAnsi="Alliance Platt Bold" w:cstheme="majorBidi"/>
          <w:bCs/>
          <w:color w:val="3264F9"/>
          <w:szCs w:val="24"/>
        </w:rPr>
        <w:t xml:space="preserve"> </w:t>
      </w:r>
    </w:p>
    <w:p w14:paraId="63F7BA9A" w14:textId="2FCE4B8B" w:rsidR="00347BA4" w:rsidRDefault="00347BA4" w:rsidP="00DE4532">
      <w:pPr>
        <w:ind w:left="1800" w:right="423"/>
        <w:rPr>
          <w:rFonts w:ascii="Alliance Platt Light" w:hAnsi="Alliance Platt Light"/>
        </w:rPr>
      </w:pPr>
      <w:r w:rsidRPr="003906B8">
        <w:rPr>
          <w:rFonts w:ascii="Alliance Platt Light" w:hAnsi="Alliance Platt Light"/>
        </w:rPr>
        <w:t>No aplica ninguna exclusión a la norma ISO 22301 para el sistema de gestión de continuidad del</w:t>
      </w:r>
      <w:r w:rsidR="005959DF">
        <w:rPr>
          <w:rFonts w:ascii="Alliance Platt Light" w:hAnsi="Alliance Platt Light"/>
        </w:rPr>
        <w:t xml:space="preserve"> Negocio.</w:t>
      </w:r>
    </w:p>
    <w:sectPr w:rsidR="00347BA4" w:rsidSect="00F14481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418" w:right="993" w:bottom="14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44B78C" w14:textId="77777777" w:rsidR="00B712A0" w:rsidRDefault="00B712A0" w:rsidP="00B64F78">
      <w:pPr>
        <w:spacing w:after="0" w:line="240" w:lineRule="auto"/>
      </w:pPr>
      <w:r>
        <w:separator/>
      </w:r>
    </w:p>
  </w:endnote>
  <w:endnote w:type="continuationSeparator" w:id="0">
    <w:p w14:paraId="0BC74E77" w14:textId="77777777" w:rsidR="00B712A0" w:rsidRDefault="00B712A0" w:rsidP="00B64F78">
      <w:pPr>
        <w:spacing w:after="0" w:line="240" w:lineRule="auto"/>
      </w:pPr>
      <w:r>
        <w:continuationSeparator/>
      </w:r>
    </w:p>
  </w:endnote>
  <w:endnote w:type="continuationNotice" w:id="1">
    <w:p w14:paraId="1602A8F7" w14:textId="77777777" w:rsidR="00B712A0" w:rsidRDefault="00B712A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lliance Platt Bold">
    <w:altName w:val="Calibri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lliance Platt Light">
    <w:altName w:val="Calibri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513F5E" w14:textId="7DFDE631" w:rsidR="00C73245" w:rsidRPr="00F14481" w:rsidRDefault="00F14481" w:rsidP="00F14481">
    <w:pPr>
      <w:pStyle w:val="Piedepgina"/>
      <w:pBdr>
        <w:top w:val="single" w:sz="4" w:space="0" w:color="7F7F7F" w:themeColor="text1" w:themeTint="80"/>
      </w:pBdr>
      <w:rPr>
        <w:rFonts w:ascii="Alliance Platt Light" w:hAnsi="Alliance Platt Light" w:cs="Arial"/>
        <w:sz w:val="16"/>
        <w:szCs w:val="16"/>
        <w:lang w:val="en-US"/>
      </w:rPr>
    </w:pPr>
    <w:r>
      <w:rPr>
        <w:rFonts w:ascii="Alliance Platt Light" w:hAnsi="Alliance Platt Light" w:cs="Arial"/>
        <w:sz w:val="16"/>
        <w:szCs w:val="16"/>
        <w:lang w:val="en-US"/>
      </w:rPr>
      <w:t>XX</w:t>
    </w:r>
    <w:r w:rsidRPr="00242379">
      <w:rPr>
        <w:rFonts w:ascii="Alliance Platt Light" w:hAnsi="Alliance Platt Light" w:cs="Arial"/>
        <w:sz w:val="16"/>
        <w:szCs w:val="16"/>
        <w:lang w:val="en-US"/>
      </w:rPr>
      <w:t>-</w:t>
    </w:r>
    <w:r>
      <w:rPr>
        <w:rFonts w:ascii="Alliance Platt Light" w:hAnsi="Alliance Platt Light" w:cs="Arial"/>
        <w:sz w:val="16"/>
        <w:szCs w:val="16"/>
        <w:lang w:val="en-US"/>
      </w:rPr>
      <w:t>XXX</w:t>
    </w:r>
    <w:r w:rsidRPr="00242379">
      <w:rPr>
        <w:rFonts w:ascii="Alliance Platt Light" w:hAnsi="Alliance Platt Light" w:cs="Arial"/>
        <w:sz w:val="16"/>
        <w:szCs w:val="16"/>
        <w:lang w:val="en-US"/>
      </w:rPr>
      <w:t>-001</w:t>
    </w:r>
    <w:r w:rsidRPr="00242379">
      <w:rPr>
        <w:rFonts w:ascii="Alliance Platt Light" w:hAnsi="Alliance Platt Light" w:cs="Arial"/>
        <w:sz w:val="16"/>
        <w:szCs w:val="16"/>
      </w:rPr>
      <w:ptab w:relativeTo="margin" w:alignment="center" w:leader="none"/>
    </w:r>
    <w:r w:rsidRPr="00242379">
      <w:rPr>
        <w:rFonts w:ascii="Alliance Platt Light" w:hAnsi="Alliance Platt Light" w:cs="Arial"/>
        <w:sz w:val="16"/>
        <w:szCs w:val="16"/>
        <w:lang w:val="en-US"/>
      </w:rPr>
      <w:t>v</w:t>
    </w:r>
    <w:r>
      <w:rPr>
        <w:rFonts w:ascii="Alliance Platt Light" w:hAnsi="Alliance Platt Light" w:cs="Arial"/>
        <w:sz w:val="16"/>
        <w:szCs w:val="16"/>
        <w:lang w:val="en-US"/>
      </w:rPr>
      <w:t>10</w:t>
    </w:r>
    <w:r w:rsidRPr="00242379">
      <w:rPr>
        <w:rFonts w:ascii="Alliance Platt Light" w:hAnsi="Alliance Platt Light" w:cs="Arial"/>
        <w:sz w:val="16"/>
        <w:szCs w:val="16"/>
        <w:lang w:val="en-US"/>
      </w:rPr>
      <w:t>.0</w:t>
    </w:r>
    <w:r w:rsidRPr="00242379">
      <w:rPr>
        <w:rFonts w:ascii="Alliance Platt Light" w:hAnsi="Alliance Platt Light" w:cs="Arial"/>
        <w:sz w:val="16"/>
        <w:szCs w:val="16"/>
      </w:rPr>
      <w:ptab w:relativeTo="margin" w:alignment="right" w:leader="none"/>
    </w:r>
    <w:r>
      <w:rPr>
        <w:rFonts w:ascii="Alliance Platt Light" w:hAnsi="Alliance Platt Light" w:cs="Arial"/>
        <w:sz w:val="16"/>
        <w:szCs w:val="16"/>
      </w:rPr>
      <w:t>XX</w:t>
    </w:r>
    <w:r w:rsidRPr="00242379">
      <w:rPr>
        <w:rFonts w:ascii="Alliance Platt Light" w:hAnsi="Alliance Platt Light" w:cs="Arial"/>
        <w:sz w:val="16"/>
        <w:szCs w:val="16"/>
        <w:lang w:val="en-US"/>
      </w:rPr>
      <w:t>/</w:t>
    </w:r>
    <w:r>
      <w:rPr>
        <w:rFonts w:ascii="Alliance Platt Light" w:hAnsi="Alliance Platt Light" w:cs="Arial"/>
        <w:sz w:val="16"/>
        <w:szCs w:val="16"/>
        <w:lang w:val="en-US"/>
      </w:rPr>
      <w:t>XX</w:t>
    </w:r>
    <w:r w:rsidRPr="00242379">
      <w:rPr>
        <w:rFonts w:ascii="Alliance Platt Light" w:hAnsi="Alliance Platt Light" w:cs="Arial"/>
        <w:sz w:val="16"/>
        <w:szCs w:val="16"/>
        <w:lang w:val="en-US"/>
      </w:rPr>
      <w:t>/20</w:t>
    </w:r>
    <w:r>
      <w:rPr>
        <w:rFonts w:ascii="Alliance Platt Light" w:hAnsi="Alliance Platt Light" w:cs="Arial"/>
        <w:sz w:val="16"/>
        <w:szCs w:val="16"/>
        <w:lang w:val="en-US"/>
      </w:rPr>
      <w:t>XX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2773BE" w14:textId="599EBFF4" w:rsidR="005E260F" w:rsidRPr="00242379" w:rsidRDefault="00C73245" w:rsidP="00413877">
    <w:pPr>
      <w:pStyle w:val="Piedepgina"/>
      <w:pBdr>
        <w:top w:val="single" w:sz="4" w:space="0" w:color="7F7F7F" w:themeColor="text1" w:themeTint="80"/>
      </w:pBdr>
      <w:rPr>
        <w:rFonts w:ascii="Alliance Platt Light" w:hAnsi="Alliance Platt Light" w:cs="Arial"/>
        <w:sz w:val="16"/>
        <w:szCs w:val="16"/>
        <w:lang w:val="en-US"/>
      </w:rPr>
    </w:pPr>
    <w:r>
      <w:rPr>
        <w:rFonts w:ascii="Alliance Platt Light" w:hAnsi="Alliance Platt Light" w:cs="Arial"/>
        <w:sz w:val="16"/>
        <w:szCs w:val="16"/>
        <w:lang w:val="en-US"/>
      </w:rPr>
      <w:t>XX</w:t>
    </w:r>
    <w:r w:rsidR="005E260F" w:rsidRPr="00242379">
      <w:rPr>
        <w:rFonts w:ascii="Alliance Platt Light" w:hAnsi="Alliance Platt Light" w:cs="Arial"/>
        <w:sz w:val="16"/>
        <w:szCs w:val="16"/>
        <w:lang w:val="en-US"/>
      </w:rPr>
      <w:t>-</w:t>
    </w:r>
    <w:r>
      <w:rPr>
        <w:rFonts w:ascii="Alliance Platt Light" w:hAnsi="Alliance Platt Light" w:cs="Arial"/>
        <w:sz w:val="16"/>
        <w:szCs w:val="16"/>
        <w:lang w:val="en-US"/>
      </w:rPr>
      <w:t>XXX</w:t>
    </w:r>
    <w:r w:rsidR="005E260F" w:rsidRPr="00242379">
      <w:rPr>
        <w:rFonts w:ascii="Alliance Platt Light" w:hAnsi="Alliance Platt Light" w:cs="Arial"/>
        <w:sz w:val="16"/>
        <w:szCs w:val="16"/>
        <w:lang w:val="en-US"/>
      </w:rPr>
      <w:t>-00</w:t>
    </w:r>
    <w:r w:rsidR="00100A06" w:rsidRPr="00242379">
      <w:rPr>
        <w:rFonts w:ascii="Alliance Platt Light" w:hAnsi="Alliance Platt Light" w:cs="Arial"/>
        <w:sz w:val="16"/>
        <w:szCs w:val="16"/>
        <w:lang w:val="en-US"/>
      </w:rPr>
      <w:t>1</w:t>
    </w:r>
    <w:r w:rsidR="005E260F" w:rsidRPr="00242379">
      <w:rPr>
        <w:rFonts w:ascii="Alliance Platt Light" w:hAnsi="Alliance Platt Light" w:cs="Arial"/>
        <w:sz w:val="16"/>
        <w:szCs w:val="16"/>
      </w:rPr>
      <w:ptab w:relativeTo="margin" w:alignment="center" w:leader="none"/>
    </w:r>
    <w:r w:rsidR="005E260F" w:rsidRPr="00242379">
      <w:rPr>
        <w:rFonts w:ascii="Alliance Platt Light" w:hAnsi="Alliance Platt Light" w:cs="Arial"/>
        <w:sz w:val="16"/>
        <w:szCs w:val="16"/>
        <w:lang w:val="en-US"/>
      </w:rPr>
      <w:t>v</w:t>
    </w:r>
    <w:r w:rsidR="009D6C4F">
      <w:rPr>
        <w:rFonts w:ascii="Alliance Platt Light" w:hAnsi="Alliance Platt Light" w:cs="Arial"/>
        <w:sz w:val="16"/>
        <w:szCs w:val="16"/>
        <w:lang w:val="en-US"/>
      </w:rPr>
      <w:t>1</w:t>
    </w:r>
    <w:r w:rsidR="00CF31BE">
      <w:rPr>
        <w:rFonts w:ascii="Alliance Platt Light" w:hAnsi="Alliance Platt Light" w:cs="Arial"/>
        <w:sz w:val="16"/>
        <w:szCs w:val="16"/>
        <w:lang w:val="en-US"/>
      </w:rPr>
      <w:t>0</w:t>
    </w:r>
    <w:r w:rsidR="005E260F" w:rsidRPr="00242379">
      <w:rPr>
        <w:rFonts w:ascii="Alliance Platt Light" w:hAnsi="Alliance Platt Light" w:cs="Arial"/>
        <w:sz w:val="16"/>
        <w:szCs w:val="16"/>
        <w:lang w:val="en-US"/>
      </w:rPr>
      <w:t>.0</w:t>
    </w:r>
    <w:r w:rsidR="005E260F" w:rsidRPr="00242379">
      <w:rPr>
        <w:rFonts w:ascii="Alliance Platt Light" w:hAnsi="Alliance Platt Light" w:cs="Arial"/>
        <w:sz w:val="16"/>
        <w:szCs w:val="16"/>
      </w:rPr>
      <w:ptab w:relativeTo="margin" w:alignment="right" w:leader="none"/>
    </w:r>
    <w:r>
      <w:rPr>
        <w:rFonts w:ascii="Alliance Platt Light" w:hAnsi="Alliance Platt Light" w:cs="Arial"/>
        <w:sz w:val="16"/>
        <w:szCs w:val="16"/>
      </w:rPr>
      <w:t>XX</w:t>
    </w:r>
    <w:r w:rsidR="00E456DD" w:rsidRPr="00242379">
      <w:rPr>
        <w:rFonts w:ascii="Alliance Platt Light" w:hAnsi="Alliance Platt Light" w:cs="Arial"/>
        <w:sz w:val="16"/>
        <w:szCs w:val="16"/>
        <w:lang w:val="en-US"/>
      </w:rPr>
      <w:t>/</w:t>
    </w:r>
    <w:r>
      <w:rPr>
        <w:rFonts w:ascii="Alliance Platt Light" w:hAnsi="Alliance Platt Light" w:cs="Arial"/>
        <w:sz w:val="16"/>
        <w:szCs w:val="16"/>
        <w:lang w:val="en-US"/>
      </w:rPr>
      <w:t>XX</w:t>
    </w:r>
    <w:r w:rsidR="00E456DD" w:rsidRPr="00242379">
      <w:rPr>
        <w:rFonts w:ascii="Alliance Platt Light" w:hAnsi="Alliance Platt Light" w:cs="Arial"/>
        <w:sz w:val="16"/>
        <w:szCs w:val="16"/>
        <w:lang w:val="en-US"/>
      </w:rPr>
      <w:t>/20</w:t>
    </w:r>
    <w:r>
      <w:rPr>
        <w:rFonts w:ascii="Alliance Platt Light" w:hAnsi="Alliance Platt Light" w:cs="Arial"/>
        <w:sz w:val="16"/>
        <w:szCs w:val="16"/>
        <w:lang w:val="en-US"/>
      </w:rPr>
      <w:t>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0BC47A" w14:textId="77777777" w:rsidR="00B712A0" w:rsidRDefault="00B712A0" w:rsidP="00B64F78">
      <w:pPr>
        <w:spacing w:after="0" w:line="240" w:lineRule="auto"/>
      </w:pPr>
      <w:r>
        <w:separator/>
      </w:r>
    </w:p>
  </w:footnote>
  <w:footnote w:type="continuationSeparator" w:id="0">
    <w:p w14:paraId="4BBDE4CA" w14:textId="77777777" w:rsidR="00B712A0" w:rsidRDefault="00B712A0" w:rsidP="00B64F78">
      <w:pPr>
        <w:spacing w:after="0" w:line="240" w:lineRule="auto"/>
      </w:pPr>
      <w:r>
        <w:continuationSeparator/>
      </w:r>
    </w:p>
  </w:footnote>
  <w:footnote w:type="continuationNotice" w:id="1">
    <w:p w14:paraId="25192B24" w14:textId="77777777" w:rsidR="00B712A0" w:rsidRDefault="00B712A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0" w:type="auto"/>
      <w:jc w:val="center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Look w:val="04A0" w:firstRow="1" w:lastRow="0" w:firstColumn="1" w:lastColumn="0" w:noHBand="0" w:noVBand="1"/>
    </w:tblPr>
    <w:tblGrid>
      <w:gridCol w:w="2522"/>
      <w:gridCol w:w="1621"/>
      <w:gridCol w:w="1806"/>
      <w:gridCol w:w="1417"/>
      <w:gridCol w:w="1132"/>
    </w:tblGrid>
    <w:tr w:rsidR="00F14481" w:rsidRPr="00746336" w14:paraId="05337C93" w14:textId="77777777" w:rsidTr="005F6F6F">
      <w:trPr>
        <w:trHeight w:val="410"/>
        <w:jc w:val="center"/>
      </w:trPr>
      <w:tc>
        <w:tcPr>
          <w:tcW w:w="2522" w:type="dxa"/>
          <w:vMerge w:val="restart"/>
          <w:vAlign w:val="center"/>
        </w:tcPr>
        <w:p w14:paraId="4210C833" w14:textId="77777777" w:rsidR="00F14481" w:rsidRPr="00746336" w:rsidRDefault="00F14481" w:rsidP="00F14481">
          <w:pPr>
            <w:rPr>
              <w:rFonts w:ascii="Alliance Platt Light" w:hAnsi="Alliance Platt Light" w:cs="Arial"/>
              <w:sz w:val="16"/>
              <w:szCs w:val="16"/>
            </w:rPr>
          </w:pPr>
        </w:p>
      </w:tc>
      <w:sdt>
        <w:sdtPr>
          <w:rPr>
            <w:rFonts w:ascii="Alliance Platt Light" w:hAnsi="Alliance Platt Light" w:cs="Arial"/>
            <w:sz w:val="16"/>
            <w:szCs w:val="16"/>
          </w:rPr>
          <w:alias w:val="Título"/>
          <w:tag w:val=""/>
          <w:id w:val="780227795"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tc>
            <w:tcPr>
              <w:tcW w:w="3427" w:type="dxa"/>
              <w:gridSpan w:val="2"/>
              <w:vAlign w:val="center"/>
            </w:tcPr>
            <w:p w14:paraId="18DD2672" w14:textId="77777777" w:rsidR="00F14481" w:rsidRPr="00746336" w:rsidRDefault="00F14481" w:rsidP="00F14481">
              <w:pPr>
                <w:ind w:left="138"/>
                <w:jc w:val="center"/>
                <w:rPr>
                  <w:rFonts w:ascii="Alliance Platt Light" w:hAnsi="Alliance Platt Light" w:cs="Arial"/>
                  <w:sz w:val="16"/>
                  <w:szCs w:val="16"/>
                </w:rPr>
              </w:pPr>
              <w:r>
                <w:rPr>
                  <w:rFonts w:ascii="Alliance Platt Light" w:hAnsi="Alliance Platt Light" w:cs="Arial"/>
                  <w:sz w:val="16"/>
                  <w:szCs w:val="16"/>
                </w:rPr>
                <w:t>Alcance SGCN</w:t>
              </w:r>
            </w:p>
          </w:tc>
        </w:sdtContent>
      </w:sdt>
      <w:tc>
        <w:tcPr>
          <w:tcW w:w="2549" w:type="dxa"/>
          <w:gridSpan w:val="2"/>
          <w:vAlign w:val="center"/>
        </w:tcPr>
        <w:p w14:paraId="771895B0" w14:textId="77777777" w:rsidR="00F14481" w:rsidRPr="00746336" w:rsidRDefault="00F14481" w:rsidP="00F14481">
          <w:pPr>
            <w:jc w:val="center"/>
            <w:rPr>
              <w:rFonts w:ascii="Alliance Platt Light" w:hAnsi="Alliance Platt Light" w:cs="Arial"/>
              <w:sz w:val="16"/>
              <w:szCs w:val="16"/>
            </w:rPr>
          </w:pPr>
          <w:r>
            <w:rPr>
              <w:rFonts w:ascii="Alliance Platt Light" w:hAnsi="Alliance Platt Light" w:cs="Arial"/>
              <w:sz w:val="16"/>
              <w:szCs w:val="16"/>
            </w:rPr>
            <w:t>XX</w:t>
          </w:r>
          <w:r w:rsidRPr="00746336">
            <w:rPr>
              <w:rFonts w:ascii="Alliance Platt Light" w:hAnsi="Alliance Platt Light" w:cs="Arial"/>
              <w:sz w:val="16"/>
              <w:szCs w:val="16"/>
            </w:rPr>
            <w:t>-</w:t>
          </w:r>
          <w:r>
            <w:rPr>
              <w:rFonts w:ascii="Alliance Platt Light" w:hAnsi="Alliance Platt Light" w:cs="Arial"/>
              <w:sz w:val="16"/>
              <w:szCs w:val="16"/>
            </w:rPr>
            <w:t>XXX</w:t>
          </w:r>
          <w:r w:rsidRPr="00746336">
            <w:rPr>
              <w:rFonts w:ascii="Alliance Platt Light" w:hAnsi="Alliance Platt Light" w:cs="Arial"/>
              <w:sz w:val="16"/>
              <w:szCs w:val="16"/>
            </w:rPr>
            <w:t>-001</w:t>
          </w:r>
        </w:p>
      </w:tc>
    </w:tr>
    <w:tr w:rsidR="00F14481" w:rsidRPr="00746336" w14:paraId="0B56A128" w14:textId="77777777" w:rsidTr="005F6F6F">
      <w:trPr>
        <w:trHeight w:val="320"/>
        <w:jc w:val="center"/>
      </w:trPr>
      <w:tc>
        <w:tcPr>
          <w:tcW w:w="2522" w:type="dxa"/>
          <w:vMerge/>
        </w:tcPr>
        <w:p w14:paraId="233EBBCA" w14:textId="77777777" w:rsidR="00F14481" w:rsidRPr="00746336" w:rsidRDefault="00F14481" w:rsidP="00F14481">
          <w:pPr>
            <w:rPr>
              <w:rFonts w:ascii="Alliance Platt Light" w:hAnsi="Alliance Platt Light" w:cs="Arial"/>
              <w:sz w:val="16"/>
              <w:szCs w:val="16"/>
            </w:rPr>
          </w:pPr>
        </w:p>
      </w:tc>
      <w:tc>
        <w:tcPr>
          <w:tcW w:w="1621" w:type="dxa"/>
          <w:vAlign w:val="center"/>
        </w:tcPr>
        <w:p w14:paraId="38B70A8D" w14:textId="77777777" w:rsidR="00F14481" w:rsidRPr="00746336" w:rsidRDefault="00F14481" w:rsidP="00F14481">
          <w:pPr>
            <w:jc w:val="center"/>
            <w:rPr>
              <w:rFonts w:ascii="Alliance Platt Light" w:hAnsi="Alliance Platt Light" w:cs="Arial"/>
              <w:sz w:val="16"/>
              <w:szCs w:val="16"/>
            </w:rPr>
          </w:pPr>
          <w:r w:rsidRPr="00746336">
            <w:rPr>
              <w:rFonts w:ascii="Alliance Platt Light" w:hAnsi="Alliance Platt Light" w:cs="Arial"/>
              <w:sz w:val="16"/>
              <w:szCs w:val="16"/>
            </w:rPr>
            <w:t>Clasificación:</w:t>
          </w:r>
        </w:p>
      </w:tc>
      <w:tc>
        <w:tcPr>
          <w:tcW w:w="1806" w:type="dxa"/>
          <w:vAlign w:val="center"/>
        </w:tcPr>
        <w:p w14:paraId="611C98B7" w14:textId="77777777" w:rsidR="00F14481" w:rsidRPr="00746336" w:rsidRDefault="00F14481" w:rsidP="00F14481">
          <w:pPr>
            <w:jc w:val="center"/>
            <w:rPr>
              <w:rFonts w:ascii="Alliance Platt Light" w:hAnsi="Alliance Platt Light" w:cs="Arial"/>
              <w:sz w:val="16"/>
              <w:szCs w:val="16"/>
            </w:rPr>
          </w:pPr>
          <w:r>
            <w:rPr>
              <w:rFonts w:ascii="Alliance Platt Light" w:hAnsi="Alliance Platt Light" w:cs="Arial"/>
              <w:sz w:val="16"/>
              <w:szCs w:val="16"/>
            </w:rPr>
            <w:t>Confidencial</w:t>
          </w:r>
        </w:p>
      </w:tc>
      <w:tc>
        <w:tcPr>
          <w:tcW w:w="1417" w:type="dxa"/>
          <w:vAlign w:val="center"/>
        </w:tcPr>
        <w:p w14:paraId="211B87FD" w14:textId="77777777" w:rsidR="00F14481" w:rsidRPr="00746336" w:rsidRDefault="00F14481" w:rsidP="00F14481">
          <w:pPr>
            <w:jc w:val="center"/>
            <w:rPr>
              <w:rFonts w:ascii="Alliance Platt Light" w:hAnsi="Alliance Platt Light" w:cs="Arial"/>
              <w:sz w:val="16"/>
              <w:szCs w:val="16"/>
            </w:rPr>
          </w:pPr>
          <w:r w:rsidRPr="00746336">
            <w:rPr>
              <w:rFonts w:ascii="Alliance Platt Light" w:hAnsi="Alliance Platt Light" w:cs="Arial"/>
              <w:sz w:val="16"/>
              <w:szCs w:val="16"/>
            </w:rPr>
            <w:t>Aprobación del documento:</w:t>
          </w:r>
        </w:p>
      </w:tc>
      <w:tc>
        <w:tcPr>
          <w:tcW w:w="1132" w:type="dxa"/>
          <w:vAlign w:val="center"/>
        </w:tcPr>
        <w:p w14:paraId="383CB0C7" w14:textId="77777777" w:rsidR="00F14481" w:rsidRPr="00746336" w:rsidRDefault="00F14481" w:rsidP="00F14481">
          <w:pPr>
            <w:jc w:val="center"/>
            <w:rPr>
              <w:rFonts w:ascii="Alliance Platt Light" w:hAnsi="Alliance Platt Light" w:cs="Arial"/>
              <w:sz w:val="16"/>
              <w:szCs w:val="16"/>
            </w:rPr>
          </w:pPr>
          <w:r>
            <w:rPr>
              <w:rFonts w:ascii="Alliance Platt Light" w:hAnsi="Alliance Platt Light" w:cs="Arial"/>
              <w:sz w:val="16"/>
              <w:szCs w:val="16"/>
            </w:rPr>
            <w:t>XX</w:t>
          </w:r>
          <w:r w:rsidRPr="00746336">
            <w:rPr>
              <w:rFonts w:ascii="Alliance Platt Light" w:hAnsi="Alliance Platt Light" w:cs="Arial"/>
              <w:sz w:val="16"/>
              <w:szCs w:val="16"/>
            </w:rPr>
            <w:t>/</w:t>
          </w:r>
          <w:r>
            <w:rPr>
              <w:rFonts w:ascii="Alliance Platt Light" w:hAnsi="Alliance Platt Light" w:cs="Arial"/>
              <w:sz w:val="16"/>
              <w:szCs w:val="16"/>
            </w:rPr>
            <w:t>XX</w:t>
          </w:r>
          <w:r w:rsidRPr="00746336">
            <w:rPr>
              <w:rFonts w:ascii="Alliance Platt Light" w:hAnsi="Alliance Platt Light" w:cs="Arial"/>
              <w:sz w:val="16"/>
              <w:szCs w:val="16"/>
            </w:rPr>
            <w:t>/20</w:t>
          </w:r>
          <w:r>
            <w:rPr>
              <w:rFonts w:ascii="Alliance Platt Light" w:hAnsi="Alliance Platt Light" w:cs="Arial"/>
              <w:sz w:val="16"/>
              <w:szCs w:val="16"/>
            </w:rPr>
            <w:t>XX</w:t>
          </w:r>
        </w:p>
      </w:tc>
    </w:tr>
    <w:tr w:rsidR="00F14481" w:rsidRPr="00746336" w14:paraId="5DD7D5D9" w14:textId="77777777" w:rsidTr="005F6F6F">
      <w:trPr>
        <w:trHeight w:val="298"/>
        <w:jc w:val="center"/>
      </w:trPr>
      <w:tc>
        <w:tcPr>
          <w:tcW w:w="2522" w:type="dxa"/>
          <w:vMerge/>
        </w:tcPr>
        <w:p w14:paraId="15712D5D" w14:textId="77777777" w:rsidR="00F14481" w:rsidRPr="00746336" w:rsidRDefault="00F14481" w:rsidP="00F14481">
          <w:pPr>
            <w:rPr>
              <w:rFonts w:ascii="Alliance Platt Light" w:hAnsi="Alliance Platt Light" w:cs="Arial"/>
              <w:sz w:val="16"/>
              <w:szCs w:val="16"/>
            </w:rPr>
          </w:pPr>
        </w:p>
      </w:tc>
      <w:tc>
        <w:tcPr>
          <w:tcW w:w="5976" w:type="dxa"/>
          <w:gridSpan w:val="4"/>
          <w:vAlign w:val="center"/>
        </w:tcPr>
        <w:p w14:paraId="31E5F43F" w14:textId="77777777" w:rsidR="00F14481" w:rsidRPr="00746336" w:rsidRDefault="00F14481" w:rsidP="00F14481">
          <w:pPr>
            <w:jc w:val="center"/>
            <w:rPr>
              <w:rFonts w:ascii="Alliance Platt Light" w:hAnsi="Alliance Platt Light" w:cs="Arial"/>
              <w:sz w:val="16"/>
              <w:szCs w:val="16"/>
            </w:rPr>
          </w:pPr>
          <w:r w:rsidRPr="00746336">
            <w:rPr>
              <w:rFonts w:ascii="Alliance Platt Light" w:hAnsi="Alliance Platt Light" w:cs="Arial"/>
              <w:sz w:val="16"/>
              <w:szCs w:val="16"/>
              <w:lang w:val="es-ES"/>
            </w:rPr>
            <w:t xml:space="preserve">Página </w:t>
          </w:r>
          <w:r w:rsidRPr="00746336">
            <w:rPr>
              <w:rFonts w:ascii="Alliance Platt Light" w:hAnsi="Alliance Platt Light" w:cs="Arial"/>
              <w:sz w:val="16"/>
              <w:szCs w:val="16"/>
            </w:rPr>
            <w:fldChar w:fldCharType="begin"/>
          </w:r>
          <w:r w:rsidRPr="00746336">
            <w:rPr>
              <w:rFonts w:ascii="Alliance Platt Light" w:hAnsi="Alliance Platt Light" w:cs="Arial"/>
              <w:sz w:val="16"/>
              <w:szCs w:val="16"/>
            </w:rPr>
            <w:instrText>PAGE  \* Arabic  \* MERGEFORMAT</w:instrText>
          </w:r>
          <w:r w:rsidRPr="00746336">
            <w:rPr>
              <w:rFonts w:ascii="Alliance Platt Light" w:hAnsi="Alliance Platt Light" w:cs="Arial"/>
              <w:sz w:val="16"/>
              <w:szCs w:val="16"/>
            </w:rPr>
            <w:fldChar w:fldCharType="separate"/>
          </w:r>
          <w:r w:rsidRPr="00746336">
            <w:rPr>
              <w:rFonts w:ascii="Alliance Platt Light" w:hAnsi="Alliance Platt Light" w:cs="Arial"/>
              <w:sz w:val="16"/>
              <w:szCs w:val="16"/>
            </w:rPr>
            <w:t>4</w:t>
          </w:r>
          <w:r w:rsidRPr="00746336">
            <w:rPr>
              <w:rFonts w:ascii="Alliance Platt Light" w:hAnsi="Alliance Platt Light" w:cs="Arial"/>
              <w:sz w:val="16"/>
              <w:szCs w:val="16"/>
            </w:rPr>
            <w:fldChar w:fldCharType="end"/>
          </w:r>
          <w:r w:rsidRPr="00746336">
            <w:rPr>
              <w:rFonts w:ascii="Alliance Platt Light" w:hAnsi="Alliance Platt Light" w:cs="Arial"/>
              <w:sz w:val="16"/>
              <w:szCs w:val="16"/>
              <w:lang w:val="es-ES"/>
            </w:rPr>
            <w:t xml:space="preserve"> de </w:t>
          </w:r>
          <w:r w:rsidRPr="00746336">
            <w:rPr>
              <w:rFonts w:ascii="Alliance Platt Light" w:hAnsi="Alliance Platt Light" w:cs="Arial"/>
              <w:sz w:val="16"/>
              <w:szCs w:val="16"/>
            </w:rPr>
            <w:fldChar w:fldCharType="begin"/>
          </w:r>
          <w:r w:rsidRPr="00746336">
            <w:rPr>
              <w:rFonts w:ascii="Alliance Platt Light" w:hAnsi="Alliance Platt Light" w:cs="Arial"/>
              <w:sz w:val="16"/>
              <w:szCs w:val="16"/>
            </w:rPr>
            <w:instrText>NUMPAGES  \* Arabic  \* MERGEFORMAT</w:instrText>
          </w:r>
          <w:r w:rsidRPr="00746336">
            <w:rPr>
              <w:rFonts w:ascii="Alliance Platt Light" w:hAnsi="Alliance Platt Light" w:cs="Arial"/>
              <w:sz w:val="16"/>
              <w:szCs w:val="16"/>
            </w:rPr>
            <w:fldChar w:fldCharType="separate"/>
          </w:r>
          <w:r w:rsidRPr="00746336">
            <w:rPr>
              <w:rFonts w:ascii="Alliance Platt Light" w:hAnsi="Alliance Platt Light" w:cs="Arial"/>
              <w:sz w:val="16"/>
              <w:szCs w:val="16"/>
            </w:rPr>
            <w:t>9</w:t>
          </w:r>
          <w:r w:rsidRPr="00746336">
            <w:rPr>
              <w:rFonts w:ascii="Alliance Platt Light" w:hAnsi="Alliance Platt Light" w:cs="Arial"/>
              <w:sz w:val="16"/>
              <w:szCs w:val="16"/>
            </w:rPr>
            <w:fldChar w:fldCharType="end"/>
          </w:r>
        </w:p>
      </w:tc>
    </w:tr>
  </w:tbl>
  <w:p w14:paraId="2CDA2018" w14:textId="5BDDAB7B" w:rsidR="005E260F" w:rsidRPr="00B64F78" w:rsidRDefault="005E260F" w:rsidP="00B64F7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0" w:type="auto"/>
      <w:jc w:val="center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Look w:val="04A0" w:firstRow="1" w:lastRow="0" w:firstColumn="1" w:lastColumn="0" w:noHBand="0" w:noVBand="1"/>
    </w:tblPr>
    <w:tblGrid>
      <w:gridCol w:w="2522"/>
      <w:gridCol w:w="1621"/>
      <w:gridCol w:w="1806"/>
      <w:gridCol w:w="1417"/>
      <w:gridCol w:w="1132"/>
    </w:tblGrid>
    <w:tr w:rsidR="005E260F" w:rsidRPr="00746336" w14:paraId="59BEE68F" w14:textId="77777777" w:rsidTr="00392EF2">
      <w:trPr>
        <w:trHeight w:val="410"/>
        <w:jc w:val="center"/>
      </w:trPr>
      <w:tc>
        <w:tcPr>
          <w:tcW w:w="2522" w:type="dxa"/>
          <w:vMerge w:val="restart"/>
          <w:vAlign w:val="center"/>
        </w:tcPr>
        <w:p w14:paraId="7753E1D6" w14:textId="37F8D623" w:rsidR="005E260F" w:rsidRPr="00746336" w:rsidRDefault="005E260F" w:rsidP="00ED362A">
          <w:pPr>
            <w:rPr>
              <w:rFonts w:ascii="Alliance Platt Light" w:hAnsi="Alliance Platt Light" w:cs="Arial"/>
              <w:sz w:val="16"/>
              <w:szCs w:val="16"/>
            </w:rPr>
          </w:pPr>
        </w:p>
      </w:tc>
      <w:sdt>
        <w:sdtPr>
          <w:rPr>
            <w:rFonts w:ascii="Alliance Platt Light" w:hAnsi="Alliance Platt Light" w:cs="Arial"/>
            <w:sz w:val="16"/>
            <w:szCs w:val="16"/>
          </w:rPr>
          <w:alias w:val="Título"/>
          <w:tag w:val=""/>
          <w:id w:val="-1480615400"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tc>
            <w:tcPr>
              <w:tcW w:w="3427" w:type="dxa"/>
              <w:gridSpan w:val="2"/>
              <w:vAlign w:val="center"/>
            </w:tcPr>
            <w:p w14:paraId="680BC6DA" w14:textId="157C3D5F" w:rsidR="005E260F" w:rsidRPr="00746336" w:rsidRDefault="00C73245" w:rsidP="00295371">
              <w:pPr>
                <w:ind w:left="138"/>
                <w:jc w:val="center"/>
                <w:rPr>
                  <w:rFonts w:ascii="Alliance Platt Light" w:hAnsi="Alliance Platt Light" w:cs="Arial"/>
                  <w:sz w:val="16"/>
                  <w:szCs w:val="16"/>
                </w:rPr>
              </w:pPr>
              <w:r>
                <w:rPr>
                  <w:rFonts w:ascii="Alliance Platt Light" w:hAnsi="Alliance Platt Light" w:cs="Arial"/>
                  <w:sz w:val="16"/>
                  <w:szCs w:val="16"/>
                </w:rPr>
                <w:t>Alcance SGCN</w:t>
              </w:r>
            </w:p>
          </w:tc>
        </w:sdtContent>
      </w:sdt>
      <w:tc>
        <w:tcPr>
          <w:tcW w:w="2549" w:type="dxa"/>
          <w:gridSpan w:val="2"/>
          <w:vAlign w:val="center"/>
        </w:tcPr>
        <w:p w14:paraId="26D879A1" w14:textId="12AC684D" w:rsidR="005E260F" w:rsidRPr="00746336" w:rsidRDefault="00C73245" w:rsidP="007162C5">
          <w:pPr>
            <w:jc w:val="center"/>
            <w:rPr>
              <w:rFonts w:ascii="Alliance Platt Light" w:hAnsi="Alliance Platt Light" w:cs="Arial"/>
              <w:sz w:val="16"/>
              <w:szCs w:val="16"/>
            </w:rPr>
          </w:pPr>
          <w:r>
            <w:rPr>
              <w:rFonts w:ascii="Alliance Platt Light" w:hAnsi="Alliance Platt Light" w:cs="Arial"/>
              <w:sz w:val="16"/>
              <w:szCs w:val="16"/>
            </w:rPr>
            <w:t>XX</w:t>
          </w:r>
          <w:r w:rsidR="005E260F" w:rsidRPr="00746336">
            <w:rPr>
              <w:rFonts w:ascii="Alliance Platt Light" w:hAnsi="Alliance Platt Light" w:cs="Arial"/>
              <w:sz w:val="16"/>
              <w:szCs w:val="16"/>
            </w:rPr>
            <w:t>-</w:t>
          </w:r>
          <w:r>
            <w:rPr>
              <w:rFonts w:ascii="Alliance Platt Light" w:hAnsi="Alliance Platt Light" w:cs="Arial"/>
              <w:sz w:val="16"/>
              <w:szCs w:val="16"/>
            </w:rPr>
            <w:t>XXX</w:t>
          </w:r>
          <w:r w:rsidR="005E260F" w:rsidRPr="00746336">
            <w:rPr>
              <w:rFonts w:ascii="Alliance Platt Light" w:hAnsi="Alliance Platt Light" w:cs="Arial"/>
              <w:sz w:val="16"/>
              <w:szCs w:val="16"/>
            </w:rPr>
            <w:t>-001</w:t>
          </w:r>
        </w:p>
      </w:tc>
    </w:tr>
    <w:tr w:rsidR="005E260F" w:rsidRPr="00746336" w14:paraId="181A951F" w14:textId="77777777" w:rsidTr="00392EF2">
      <w:trPr>
        <w:trHeight w:val="320"/>
        <w:jc w:val="center"/>
      </w:trPr>
      <w:tc>
        <w:tcPr>
          <w:tcW w:w="2522" w:type="dxa"/>
          <w:vMerge/>
        </w:tcPr>
        <w:p w14:paraId="0B9FEA52" w14:textId="77777777" w:rsidR="005E260F" w:rsidRPr="00746336" w:rsidRDefault="005E260F" w:rsidP="00413877">
          <w:pPr>
            <w:rPr>
              <w:rFonts w:ascii="Alliance Platt Light" w:hAnsi="Alliance Platt Light" w:cs="Arial"/>
              <w:sz w:val="16"/>
              <w:szCs w:val="16"/>
            </w:rPr>
          </w:pPr>
        </w:p>
      </w:tc>
      <w:tc>
        <w:tcPr>
          <w:tcW w:w="1621" w:type="dxa"/>
          <w:vAlign w:val="center"/>
        </w:tcPr>
        <w:p w14:paraId="10ED149F" w14:textId="0F78945E" w:rsidR="005E260F" w:rsidRPr="00746336" w:rsidRDefault="005E260F" w:rsidP="00413877">
          <w:pPr>
            <w:jc w:val="center"/>
            <w:rPr>
              <w:rFonts w:ascii="Alliance Platt Light" w:hAnsi="Alliance Platt Light" w:cs="Arial"/>
              <w:sz w:val="16"/>
              <w:szCs w:val="16"/>
            </w:rPr>
          </w:pPr>
          <w:r w:rsidRPr="00746336">
            <w:rPr>
              <w:rFonts w:ascii="Alliance Platt Light" w:hAnsi="Alliance Platt Light" w:cs="Arial"/>
              <w:sz w:val="16"/>
              <w:szCs w:val="16"/>
            </w:rPr>
            <w:t>Clasificación:</w:t>
          </w:r>
        </w:p>
      </w:tc>
      <w:tc>
        <w:tcPr>
          <w:tcW w:w="1806" w:type="dxa"/>
          <w:vAlign w:val="center"/>
        </w:tcPr>
        <w:p w14:paraId="723CE084" w14:textId="4F92811B" w:rsidR="005E260F" w:rsidRPr="00746336" w:rsidRDefault="004043D8" w:rsidP="00413877">
          <w:pPr>
            <w:jc w:val="center"/>
            <w:rPr>
              <w:rFonts w:ascii="Alliance Platt Light" w:hAnsi="Alliance Platt Light" w:cs="Arial"/>
              <w:sz w:val="16"/>
              <w:szCs w:val="16"/>
            </w:rPr>
          </w:pPr>
          <w:r>
            <w:rPr>
              <w:rFonts w:ascii="Alliance Platt Light" w:hAnsi="Alliance Platt Light" w:cs="Arial"/>
              <w:sz w:val="16"/>
              <w:szCs w:val="16"/>
            </w:rPr>
            <w:t>Confidencial</w:t>
          </w:r>
        </w:p>
      </w:tc>
      <w:tc>
        <w:tcPr>
          <w:tcW w:w="1417" w:type="dxa"/>
          <w:vAlign w:val="center"/>
        </w:tcPr>
        <w:p w14:paraId="247E101B" w14:textId="77777777" w:rsidR="005E260F" w:rsidRPr="00746336" w:rsidRDefault="005E260F" w:rsidP="00413877">
          <w:pPr>
            <w:jc w:val="center"/>
            <w:rPr>
              <w:rFonts w:ascii="Alliance Platt Light" w:hAnsi="Alliance Platt Light" w:cs="Arial"/>
              <w:sz w:val="16"/>
              <w:szCs w:val="16"/>
            </w:rPr>
          </w:pPr>
          <w:r w:rsidRPr="00746336">
            <w:rPr>
              <w:rFonts w:ascii="Alliance Platt Light" w:hAnsi="Alliance Platt Light" w:cs="Arial"/>
              <w:sz w:val="16"/>
              <w:szCs w:val="16"/>
            </w:rPr>
            <w:t>Aprobación del documento:</w:t>
          </w:r>
        </w:p>
      </w:tc>
      <w:tc>
        <w:tcPr>
          <w:tcW w:w="1132" w:type="dxa"/>
          <w:vAlign w:val="center"/>
        </w:tcPr>
        <w:p w14:paraId="133CA1DF" w14:textId="05CCFF84" w:rsidR="005E260F" w:rsidRPr="00746336" w:rsidRDefault="00C73245" w:rsidP="00413877">
          <w:pPr>
            <w:jc w:val="center"/>
            <w:rPr>
              <w:rFonts w:ascii="Alliance Platt Light" w:hAnsi="Alliance Platt Light" w:cs="Arial"/>
              <w:sz w:val="16"/>
              <w:szCs w:val="16"/>
            </w:rPr>
          </w:pPr>
          <w:r>
            <w:rPr>
              <w:rFonts w:ascii="Alliance Platt Light" w:hAnsi="Alliance Platt Light" w:cs="Arial"/>
              <w:sz w:val="16"/>
              <w:szCs w:val="16"/>
            </w:rPr>
            <w:t>XX</w:t>
          </w:r>
          <w:r w:rsidR="006E5D8C" w:rsidRPr="00746336">
            <w:rPr>
              <w:rFonts w:ascii="Alliance Platt Light" w:hAnsi="Alliance Platt Light" w:cs="Arial"/>
              <w:sz w:val="16"/>
              <w:szCs w:val="16"/>
            </w:rPr>
            <w:t>/</w:t>
          </w:r>
          <w:r>
            <w:rPr>
              <w:rFonts w:ascii="Alliance Platt Light" w:hAnsi="Alliance Platt Light" w:cs="Arial"/>
              <w:sz w:val="16"/>
              <w:szCs w:val="16"/>
            </w:rPr>
            <w:t>XX</w:t>
          </w:r>
          <w:r w:rsidR="006E5D8C" w:rsidRPr="00746336">
            <w:rPr>
              <w:rFonts w:ascii="Alliance Platt Light" w:hAnsi="Alliance Platt Light" w:cs="Arial"/>
              <w:sz w:val="16"/>
              <w:szCs w:val="16"/>
            </w:rPr>
            <w:t>/20</w:t>
          </w:r>
          <w:r>
            <w:rPr>
              <w:rFonts w:ascii="Alliance Platt Light" w:hAnsi="Alliance Platt Light" w:cs="Arial"/>
              <w:sz w:val="16"/>
              <w:szCs w:val="16"/>
            </w:rPr>
            <w:t>XX</w:t>
          </w:r>
        </w:p>
      </w:tc>
    </w:tr>
    <w:tr w:rsidR="005E260F" w:rsidRPr="00746336" w14:paraId="03DC4BCF" w14:textId="77777777" w:rsidTr="00392EF2">
      <w:trPr>
        <w:trHeight w:val="298"/>
        <w:jc w:val="center"/>
      </w:trPr>
      <w:tc>
        <w:tcPr>
          <w:tcW w:w="2522" w:type="dxa"/>
          <w:vMerge/>
        </w:tcPr>
        <w:p w14:paraId="4ED78713" w14:textId="77777777" w:rsidR="005E260F" w:rsidRPr="00746336" w:rsidRDefault="005E260F" w:rsidP="00413877">
          <w:pPr>
            <w:rPr>
              <w:rFonts w:ascii="Alliance Platt Light" w:hAnsi="Alliance Platt Light" w:cs="Arial"/>
              <w:sz w:val="16"/>
              <w:szCs w:val="16"/>
            </w:rPr>
          </w:pPr>
        </w:p>
      </w:tc>
      <w:tc>
        <w:tcPr>
          <w:tcW w:w="5976" w:type="dxa"/>
          <w:gridSpan w:val="4"/>
          <w:vAlign w:val="center"/>
        </w:tcPr>
        <w:p w14:paraId="3D65C250" w14:textId="77777777" w:rsidR="005E260F" w:rsidRPr="00746336" w:rsidRDefault="005E260F" w:rsidP="00413877">
          <w:pPr>
            <w:jc w:val="center"/>
            <w:rPr>
              <w:rFonts w:ascii="Alliance Platt Light" w:hAnsi="Alliance Platt Light" w:cs="Arial"/>
              <w:sz w:val="16"/>
              <w:szCs w:val="16"/>
            </w:rPr>
          </w:pPr>
          <w:r w:rsidRPr="00746336">
            <w:rPr>
              <w:rFonts w:ascii="Alliance Platt Light" w:hAnsi="Alliance Platt Light" w:cs="Arial"/>
              <w:sz w:val="16"/>
              <w:szCs w:val="16"/>
              <w:lang w:val="es-ES"/>
            </w:rPr>
            <w:t xml:space="preserve">Página </w:t>
          </w:r>
          <w:r w:rsidRPr="00746336">
            <w:rPr>
              <w:rFonts w:ascii="Alliance Platt Light" w:hAnsi="Alliance Platt Light" w:cs="Arial"/>
              <w:sz w:val="16"/>
              <w:szCs w:val="16"/>
            </w:rPr>
            <w:fldChar w:fldCharType="begin"/>
          </w:r>
          <w:r w:rsidRPr="00746336">
            <w:rPr>
              <w:rFonts w:ascii="Alliance Platt Light" w:hAnsi="Alliance Platt Light" w:cs="Arial"/>
              <w:sz w:val="16"/>
              <w:szCs w:val="16"/>
            </w:rPr>
            <w:instrText>PAGE  \* Arabic  \* MERGEFORMAT</w:instrText>
          </w:r>
          <w:r w:rsidRPr="00746336">
            <w:rPr>
              <w:rFonts w:ascii="Alliance Platt Light" w:hAnsi="Alliance Platt Light" w:cs="Arial"/>
              <w:sz w:val="16"/>
              <w:szCs w:val="16"/>
            </w:rPr>
            <w:fldChar w:fldCharType="separate"/>
          </w:r>
          <w:r w:rsidRPr="00746336">
            <w:rPr>
              <w:rFonts w:ascii="Alliance Platt Light" w:hAnsi="Alliance Platt Light" w:cs="Arial"/>
              <w:sz w:val="16"/>
              <w:szCs w:val="16"/>
            </w:rPr>
            <w:t>4</w:t>
          </w:r>
          <w:r w:rsidRPr="00746336">
            <w:rPr>
              <w:rFonts w:ascii="Alliance Platt Light" w:hAnsi="Alliance Platt Light" w:cs="Arial"/>
              <w:sz w:val="16"/>
              <w:szCs w:val="16"/>
            </w:rPr>
            <w:fldChar w:fldCharType="end"/>
          </w:r>
          <w:r w:rsidRPr="00746336">
            <w:rPr>
              <w:rFonts w:ascii="Alliance Platt Light" w:hAnsi="Alliance Platt Light" w:cs="Arial"/>
              <w:sz w:val="16"/>
              <w:szCs w:val="16"/>
              <w:lang w:val="es-ES"/>
            </w:rPr>
            <w:t xml:space="preserve"> de </w:t>
          </w:r>
          <w:r w:rsidRPr="00746336">
            <w:rPr>
              <w:rFonts w:ascii="Alliance Platt Light" w:hAnsi="Alliance Platt Light" w:cs="Arial"/>
              <w:sz w:val="16"/>
              <w:szCs w:val="16"/>
            </w:rPr>
            <w:fldChar w:fldCharType="begin"/>
          </w:r>
          <w:r w:rsidRPr="00746336">
            <w:rPr>
              <w:rFonts w:ascii="Alliance Platt Light" w:hAnsi="Alliance Platt Light" w:cs="Arial"/>
              <w:sz w:val="16"/>
              <w:szCs w:val="16"/>
            </w:rPr>
            <w:instrText>NUMPAGES  \* Arabic  \* MERGEFORMAT</w:instrText>
          </w:r>
          <w:r w:rsidRPr="00746336">
            <w:rPr>
              <w:rFonts w:ascii="Alliance Platt Light" w:hAnsi="Alliance Platt Light" w:cs="Arial"/>
              <w:sz w:val="16"/>
              <w:szCs w:val="16"/>
            </w:rPr>
            <w:fldChar w:fldCharType="separate"/>
          </w:r>
          <w:r w:rsidRPr="00746336">
            <w:rPr>
              <w:rFonts w:ascii="Alliance Platt Light" w:hAnsi="Alliance Platt Light" w:cs="Arial"/>
              <w:sz w:val="16"/>
              <w:szCs w:val="16"/>
            </w:rPr>
            <w:t>9</w:t>
          </w:r>
          <w:r w:rsidRPr="00746336">
            <w:rPr>
              <w:rFonts w:ascii="Alliance Platt Light" w:hAnsi="Alliance Platt Light" w:cs="Arial"/>
              <w:sz w:val="16"/>
              <w:szCs w:val="16"/>
            </w:rPr>
            <w:fldChar w:fldCharType="end"/>
          </w:r>
        </w:p>
      </w:tc>
    </w:tr>
  </w:tbl>
  <w:p w14:paraId="35550863" w14:textId="77777777" w:rsidR="005E260F" w:rsidRDefault="005E260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27940"/>
    <w:multiLevelType w:val="hybridMultilevel"/>
    <w:tmpl w:val="5F74591E"/>
    <w:lvl w:ilvl="0" w:tplc="822415AC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  <w:color w:val="3264F9"/>
      </w:rPr>
    </w:lvl>
    <w:lvl w:ilvl="1" w:tplc="280A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1" w15:restartNumberingAfterBreak="0">
    <w:nsid w:val="078D602A"/>
    <w:multiLevelType w:val="hybridMultilevel"/>
    <w:tmpl w:val="6D84C04C"/>
    <w:lvl w:ilvl="0" w:tplc="822415AC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  <w:color w:val="3264F9"/>
      </w:rPr>
    </w:lvl>
    <w:lvl w:ilvl="1" w:tplc="FFFFFFFF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95706F"/>
    <w:multiLevelType w:val="hybridMultilevel"/>
    <w:tmpl w:val="3DB6E6C8"/>
    <w:lvl w:ilvl="0" w:tplc="1BCCB9AE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color w:val="3264F9"/>
      </w:rPr>
    </w:lvl>
    <w:lvl w:ilvl="1" w:tplc="280A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4D13CA3"/>
    <w:multiLevelType w:val="hybridMultilevel"/>
    <w:tmpl w:val="67E8B318"/>
    <w:lvl w:ilvl="0" w:tplc="280A0011">
      <w:start w:val="1"/>
      <w:numFmt w:val="decimal"/>
      <w:lvlText w:val="%1)"/>
      <w:lvlJc w:val="left"/>
      <w:pPr>
        <w:ind w:left="681" w:hanging="360"/>
      </w:pPr>
      <w:rPr>
        <w:rFonts w:hint="default"/>
      </w:rPr>
    </w:lvl>
    <w:lvl w:ilvl="1" w:tplc="280A0003" w:tentative="1">
      <w:start w:val="1"/>
      <w:numFmt w:val="bullet"/>
      <w:lvlText w:val="o"/>
      <w:lvlJc w:val="left"/>
      <w:pPr>
        <w:ind w:left="1401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21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41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561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281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01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21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41" w:hanging="360"/>
      </w:pPr>
      <w:rPr>
        <w:rFonts w:ascii="Wingdings" w:hAnsi="Wingdings" w:hint="default"/>
      </w:rPr>
    </w:lvl>
  </w:abstractNum>
  <w:abstractNum w:abstractNumId="4" w15:restartNumberingAfterBreak="0">
    <w:nsid w:val="36FD5292"/>
    <w:multiLevelType w:val="hybridMultilevel"/>
    <w:tmpl w:val="014E5A3C"/>
    <w:lvl w:ilvl="0" w:tplc="1BCCB9AE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  <w:color w:val="3264F9"/>
      </w:rPr>
    </w:lvl>
    <w:lvl w:ilvl="1" w:tplc="280A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" w15:restartNumberingAfterBreak="0">
    <w:nsid w:val="3A25508F"/>
    <w:multiLevelType w:val="hybridMultilevel"/>
    <w:tmpl w:val="91A28842"/>
    <w:lvl w:ilvl="0" w:tplc="280A0001">
      <w:start w:val="1"/>
      <w:numFmt w:val="bullet"/>
      <w:lvlText w:val=""/>
      <w:lvlJc w:val="left"/>
      <w:pPr>
        <w:ind w:left="210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82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54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426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98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70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42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714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860" w:hanging="360"/>
      </w:pPr>
      <w:rPr>
        <w:rFonts w:ascii="Wingdings" w:hAnsi="Wingdings" w:hint="default"/>
      </w:rPr>
    </w:lvl>
  </w:abstractNum>
  <w:abstractNum w:abstractNumId="6" w15:restartNumberingAfterBreak="0">
    <w:nsid w:val="3B6721E0"/>
    <w:multiLevelType w:val="multilevel"/>
    <w:tmpl w:val="D234942C"/>
    <w:lvl w:ilvl="0">
      <w:start w:val="1"/>
      <w:numFmt w:val="upperRoman"/>
      <w:lvlText w:val="%1."/>
      <w:lvlJc w:val="left"/>
      <w:pPr>
        <w:ind w:left="567" w:hanging="567"/>
      </w:pPr>
      <w:rPr>
        <w:rFonts w:ascii="Alliance Platt Bold" w:hAnsi="Alliance Platt Bold" w:cs="Arial" w:hint="default"/>
        <w:color w:val="3264F9"/>
        <w:sz w:val="24"/>
        <w:szCs w:val="24"/>
      </w:rPr>
    </w:lvl>
    <w:lvl w:ilvl="1">
      <w:start w:val="1"/>
      <w:numFmt w:val="decimal"/>
      <w:lvlText w:val="%2."/>
      <w:lvlJc w:val="left"/>
      <w:pPr>
        <w:ind w:left="1021" w:hanging="454"/>
      </w:pPr>
      <w:rPr>
        <w:rFonts w:ascii="Alliance Platt Bold" w:hAnsi="Alliance Platt Bold" w:cs="Arial" w:hint="default"/>
        <w:color w:val="3264F9"/>
        <w:sz w:val="22"/>
        <w:szCs w:val="12"/>
      </w:rPr>
    </w:lvl>
    <w:lvl w:ilvl="2">
      <w:start w:val="1"/>
      <w:numFmt w:val="decimal"/>
      <w:lvlText w:val="%2.%3."/>
      <w:lvlJc w:val="left"/>
      <w:pPr>
        <w:ind w:left="9271" w:hanging="624"/>
      </w:pPr>
      <w:rPr>
        <w:rFonts w:ascii="Alliance Platt Bold" w:hAnsi="Alliance Platt Bold" w:cs="Arial" w:hint="default"/>
        <w:color w:val="3264F9"/>
        <w:sz w:val="22"/>
        <w:szCs w:val="16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40054670"/>
    <w:multiLevelType w:val="hybridMultilevel"/>
    <w:tmpl w:val="DF509724"/>
    <w:lvl w:ilvl="0" w:tplc="822415AC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3264F9"/>
      </w:rPr>
    </w:lvl>
    <w:lvl w:ilvl="1" w:tplc="FFFFFFFF">
      <w:start w:val="5"/>
      <w:numFmt w:val="bullet"/>
      <w:lvlText w:val=""/>
      <w:lvlJc w:val="left"/>
      <w:pPr>
        <w:ind w:left="1800" w:hanging="360"/>
      </w:pPr>
      <w:rPr>
        <w:rFonts w:ascii="Symbol" w:eastAsiaTheme="minorHAnsi" w:hAnsi="Symbol" w:cstheme="minorBidi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510285C"/>
    <w:multiLevelType w:val="hybridMultilevel"/>
    <w:tmpl w:val="B4468A20"/>
    <w:lvl w:ilvl="0" w:tplc="1BCCB9AE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  <w:color w:val="3264F9"/>
      </w:rPr>
    </w:lvl>
    <w:lvl w:ilvl="1" w:tplc="280A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9" w15:restartNumberingAfterBreak="0">
    <w:nsid w:val="499778CC"/>
    <w:multiLevelType w:val="hybridMultilevel"/>
    <w:tmpl w:val="DA9E59D0"/>
    <w:lvl w:ilvl="0" w:tplc="1BCCB9AE">
      <w:start w:val="1"/>
      <w:numFmt w:val="bullet"/>
      <w:lvlText w:val=""/>
      <w:lvlJc w:val="left"/>
      <w:pPr>
        <w:ind w:left="1741" w:hanging="360"/>
      </w:pPr>
      <w:rPr>
        <w:rFonts w:ascii="Symbol" w:hAnsi="Symbol" w:hint="default"/>
        <w:color w:val="3264F9"/>
      </w:rPr>
    </w:lvl>
    <w:lvl w:ilvl="1" w:tplc="280A0003" w:tentative="1">
      <w:start w:val="1"/>
      <w:numFmt w:val="bullet"/>
      <w:lvlText w:val="o"/>
      <w:lvlJc w:val="left"/>
      <w:pPr>
        <w:ind w:left="2461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181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901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621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341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061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781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501" w:hanging="360"/>
      </w:pPr>
      <w:rPr>
        <w:rFonts w:ascii="Wingdings" w:hAnsi="Wingdings" w:hint="default"/>
      </w:rPr>
    </w:lvl>
  </w:abstractNum>
  <w:abstractNum w:abstractNumId="10" w15:restartNumberingAfterBreak="0">
    <w:nsid w:val="4A1C6670"/>
    <w:multiLevelType w:val="hybridMultilevel"/>
    <w:tmpl w:val="5796AFDC"/>
    <w:lvl w:ilvl="0" w:tplc="1BCCB9AE">
      <w:start w:val="1"/>
      <w:numFmt w:val="bullet"/>
      <w:lvlText w:val=""/>
      <w:lvlJc w:val="left"/>
      <w:pPr>
        <w:ind w:left="2486" w:hanging="360"/>
      </w:pPr>
      <w:rPr>
        <w:rFonts w:ascii="Symbol" w:hAnsi="Symbol" w:hint="default"/>
        <w:color w:val="3264F9"/>
      </w:rPr>
    </w:lvl>
    <w:lvl w:ilvl="1" w:tplc="280A0003" w:tentative="1">
      <w:start w:val="1"/>
      <w:numFmt w:val="bullet"/>
      <w:lvlText w:val="o"/>
      <w:lvlJc w:val="left"/>
      <w:pPr>
        <w:ind w:left="3206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926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4646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5366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6086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806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7526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8246" w:hanging="360"/>
      </w:pPr>
      <w:rPr>
        <w:rFonts w:ascii="Wingdings" w:hAnsi="Wingdings" w:hint="default"/>
      </w:rPr>
    </w:lvl>
  </w:abstractNum>
  <w:abstractNum w:abstractNumId="11" w15:restartNumberingAfterBreak="0">
    <w:nsid w:val="668D7071"/>
    <w:multiLevelType w:val="hybridMultilevel"/>
    <w:tmpl w:val="0BD8C49E"/>
    <w:lvl w:ilvl="0" w:tplc="280A0001">
      <w:start w:val="1"/>
      <w:numFmt w:val="bullet"/>
      <w:lvlText w:val=""/>
      <w:lvlJc w:val="left"/>
      <w:pPr>
        <w:ind w:left="246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31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9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46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53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60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7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75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8220" w:hanging="360"/>
      </w:pPr>
      <w:rPr>
        <w:rFonts w:ascii="Wingdings" w:hAnsi="Wingdings" w:hint="default"/>
      </w:rPr>
    </w:lvl>
  </w:abstractNum>
  <w:abstractNum w:abstractNumId="12" w15:restartNumberingAfterBreak="0">
    <w:nsid w:val="6B90330B"/>
    <w:multiLevelType w:val="hybridMultilevel"/>
    <w:tmpl w:val="F02A0FC4"/>
    <w:lvl w:ilvl="0" w:tplc="1BCCB9AE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  <w:color w:val="3264F9"/>
      </w:rPr>
    </w:lvl>
    <w:lvl w:ilvl="1" w:tplc="280A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3" w15:restartNumberingAfterBreak="0">
    <w:nsid w:val="6FC40ABA"/>
    <w:multiLevelType w:val="multilevel"/>
    <w:tmpl w:val="28267ECA"/>
    <w:lvl w:ilvl="0">
      <w:start w:val="1"/>
      <w:numFmt w:val="upperRoman"/>
      <w:pStyle w:val="Ttulo1"/>
      <w:lvlText w:val="%1."/>
      <w:lvlJc w:val="left"/>
      <w:pPr>
        <w:ind w:left="567" w:hanging="567"/>
      </w:pPr>
      <w:rPr>
        <w:rFonts w:ascii="Alliance Platt Bold" w:hAnsi="Alliance Platt Bold" w:cs="Arial" w:hint="default"/>
        <w:color w:val="3264F9"/>
        <w:sz w:val="24"/>
        <w:szCs w:val="24"/>
      </w:rPr>
    </w:lvl>
    <w:lvl w:ilvl="1">
      <w:start w:val="1"/>
      <w:numFmt w:val="decimal"/>
      <w:pStyle w:val="Ttulo2"/>
      <w:lvlText w:val="%2."/>
      <w:lvlJc w:val="left"/>
      <w:pPr>
        <w:ind w:left="1021" w:hanging="454"/>
      </w:pPr>
      <w:rPr>
        <w:rFonts w:ascii="Alliance Platt Bold" w:hAnsi="Alliance Platt Bold" w:cs="Arial" w:hint="default"/>
        <w:color w:val="3264F9"/>
        <w:sz w:val="22"/>
        <w:szCs w:val="12"/>
      </w:rPr>
    </w:lvl>
    <w:lvl w:ilvl="2">
      <w:start w:val="1"/>
      <w:numFmt w:val="decimal"/>
      <w:pStyle w:val="Ttulo3"/>
      <w:lvlText w:val="%2.%3."/>
      <w:lvlJc w:val="left"/>
      <w:pPr>
        <w:ind w:left="9271" w:hanging="624"/>
      </w:pPr>
      <w:rPr>
        <w:rFonts w:ascii="Alliance Platt Bold" w:hAnsi="Alliance Platt Bold" w:cs="Arial" w:hint="default"/>
        <w:color w:val="3264F9"/>
        <w:sz w:val="22"/>
        <w:szCs w:val="16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801537708">
    <w:abstractNumId w:val="13"/>
  </w:num>
  <w:num w:numId="2" w16cid:durableId="5327707">
    <w:abstractNumId w:val="1"/>
  </w:num>
  <w:num w:numId="3" w16cid:durableId="1632512855">
    <w:abstractNumId w:val="3"/>
  </w:num>
  <w:num w:numId="4" w16cid:durableId="1911033492">
    <w:abstractNumId w:val="0"/>
  </w:num>
  <w:num w:numId="5" w16cid:durableId="933171182">
    <w:abstractNumId w:val="9"/>
  </w:num>
  <w:num w:numId="6" w16cid:durableId="276453431">
    <w:abstractNumId w:val="12"/>
  </w:num>
  <w:num w:numId="7" w16cid:durableId="962737130">
    <w:abstractNumId w:val="8"/>
  </w:num>
  <w:num w:numId="8" w16cid:durableId="675615146">
    <w:abstractNumId w:val="10"/>
  </w:num>
  <w:num w:numId="9" w16cid:durableId="291134224">
    <w:abstractNumId w:val="4"/>
  </w:num>
  <w:num w:numId="10" w16cid:durableId="1418089797">
    <w:abstractNumId w:val="2"/>
  </w:num>
  <w:num w:numId="11" w16cid:durableId="845634324">
    <w:abstractNumId w:val="11"/>
  </w:num>
  <w:num w:numId="12" w16cid:durableId="1979991592">
    <w:abstractNumId w:val="5"/>
  </w:num>
  <w:num w:numId="13" w16cid:durableId="1765498010">
    <w:abstractNumId w:val="13"/>
    <w:lvlOverride w:ilvl="0">
      <w:startOverride w:val="1"/>
    </w:lvlOverride>
    <w:lvlOverride w:ilvl="1">
      <w:startOverride w:val="4"/>
    </w:lvlOverride>
  </w:num>
  <w:num w:numId="14" w16cid:durableId="201657074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66332470">
    <w:abstractNumId w:val="6"/>
  </w:num>
  <w:num w:numId="16" w16cid:durableId="159770932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655763670">
    <w:abstractNumId w:val="13"/>
  </w:num>
  <w:num w:numId="18" w16cid:durableId="792209090">
    <w:abstractNumId w:val="13"/>
  </w:num>
  <w:num w:numId="19" w16cid:durableId="294407155">
    <w:abstractNumId w:val="13"/>
  </w:num>
  <w:num w:numId="20" w16cid:durableId="296420225">
    <w:abstractNumId w:val="13"/>
  </w:num>
  <w:num w:numId="21" w16cid:durableId="1319964713">
    <w:abstractNumId w:val="13"/>
  </w:num>
  <w:num w:numId="22" w16cid:durableId="55053021">
    <w:abstractNumId w:val="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attachedTemplate r:id="rId1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0EEB"/>
    <w:rsid w:val="00001629"/>
    <w:rsid w:val="00001A8E"/>
    <w:rsid w:val="00002ACE"/>
    <w:rsid w:val="00002D18"/>
    <w:rsid w:val="00003216"/>
    <w:rsid w:val="000039A9"/>
    <w:rsid w:val="000067EE"/>
    <w:rsid w:val="00010E7F"/>
    <w:rsid w:val="00012286"/>
    <w:rsid w:val="00012984"/>
    <w:rsid w:val="00013EEE"/>
    <w:rsid w:val="00014344"/>
    <w:rsid w:val="00014AE2"/>
    <w:rsid w:val="00015877"/>
    <w:rsid w:val="00023C61"/>
    <w:rsid w:val="00025A11"/>
    <w:rsid w:val="00025CFA"/>
    <w:rsid w:val="0002631B"/>
    <w:rsid w:val="00030F1E"/>
    <w:rsid w:val="0003139F"/>
    <w:rsid w:val="00031969"/>
    <w:rsid w:val="0003557C"/>
    <w:rsid w:val="00036160"/>
    <w:rsid w:val="0003709F"/>
    <w:rsid w:val="00040CC1"/>
    <w:rsid w:val="00040F24"/>
    <w:rsid w:val="00041890"/>
    <w:rsid w:val="000424C9"/>
    <w:rsid w:val="00044F5A"/>
    <w:rsid w:val="0004783F"/>
    <w:rsid w:val="00047B19"/>
    <w:rsid w:val="00051011"/>
    <w:rsid w:val="00053186"/>
    <w:rsid w:val="000532DB"/>
    <w:rsid w:val="0005418A"/>
    <w:rsid w:val="000542A6"/>
    <w:rsid w:val="00055088"/>
    <w:rsid w:val="000561E7"/>
    <w:rsid w:val="00056879"/>
    <w:rsid w:val="00060E75"/>
    <w:rsid w:val="000612B7"/>
    <w:rsid w:val="0006257E"/>
    <w:rsid w:val="0006421F"/>
    <w:rsid w:val="0006424F"/>
    <w:rsid w:val="0006596F"/>
    <w:rsid w:val="0006647A"/>
    <w:rsid w:val="00066D88"/>
    <w:rsid w:val="00067667"/>
    <w:rsid w:val="00071203"/>
    <w:rsid w:val="00071B9A"/>
    <w:rsid w:val="0007238F"/>
    <w:rsid w:val="0007500B"/>
    <w:rsid w:val="00080D3E"/>
    <w:rsid w:val="00082950"/>
    <w:rsid w:val="000833A0"/>
    <w:rsid w:val="00083CAE"/>
    <w:rsid w:val="00084CEB"/>
    <w:rsid w:val="000927DC"/>
    <w:rsid w:val="00093402"/>
    <w:rsid w:val="00097C0E"/>
    <w:rsid w:val="000A0920"/>
    <w:rsid w:val="000A2B4F"/>
    <w:rsid w:val="000B129E"/>
    <w:rsid w:val="000B15BE"/>
    <w:rsid w:val="000B193F"/>
    <w:rsid w:val="000B1F26"/>
    <w:rsid w:val="000B250A"/>
    <w:rsid w:val="000C2833"/>
    <w:rsid w:val="000C3FF9"/>
    <w:rsid w:val="000C428D"/>
    <w:rsid w:val="000C593D"/>
    <w:rsid w:val="000C5F36"/>
    <w:rsid w:val="000C62ED"/>
    <w:rsid w:val="000C77D5"/>
    <w:rsid w:val="000D0BB7"/>
    <w:rsid w:val="000D0F24"/>
    <w:rsid w:val="000D1190"/>
    <w:rsid w:val="000D34DE"/>
    <w:rsid w:val="000D3B14"/>
    <w:rsid w:val="000D58C5"/>
    <w:rsid w:val="000D63BC"/>
    <w:rsid w:val="000D68A7"/>
    <w:rsid w:val="000D69B6"/>
    <w:rsid w:val="000D6FDF"/>
    <w:rsid w:val="000D78C2"/>
    <w:rsid w:val="000E0CF3"/>
    <w:rsid w:val="000E4E1F"/>
    <w:rsid w:val="000E7A35"/>
    <w:rsid w:val="000F47B1"/>
    <w:rsid w:val="0010012A"/>
    <w:rsid w:val="00100A06"/>
    <w:rsid w:val="00101868"/>
    <w:rsid w:val="001027AA"/>
    <w:rsid w:val="00104A07"/>
    <w:rsid w:val="001059AD"/>
    <w:rsid w:val="00112C9D"/>
    <w:rsid w:val="00114340"/>
    <w:rsid w:val="001166EC"/>
    <w:rsid w:val="001169CE"/>
    <w:rsid w:val="00117C43"/>
    <w:rsid w:val="001204D1"/>
    <w:rsid w:val="00122B78"/>
    <w:rsid w:val="00134590"/>
    <w:rsid w:val="00137415"/>
    <w:rsid w:val="001375D7"/>
    <w:rsid w:val="001376AD"/>
    <w:rsid w:val="00137A1C"/>
    <w:rsid w:val="00141B5B"/>
    <w:rsid w:val="00142AC1"/>
    <w:rsid w:val="00144986"/>
    <w:rsid w:val="00144BE8"/>
    <w:rsid w:val="001461D6"/>
    <w:rsid w:val="00147A0C"/>
    <w:rsid w:val="001500E5"/>
    <w:rsid w:val="001534B9"/>
    <w:rsid w:val="00154D11"/>
    <w:rsid w:val="00154F07"/>
    <w:rsid w:val="00155663"/>
    <w:rsid w:val="001561DF"/>
    <w:rsid w:val="00156C0B"/>
    <w:rsid w:val="001573F4"/>
    <w:rsid w:val="00157FF7"/>
    <w:rsid w:val="001613BC"/>
    <w:rsid w:val="001625FD"/>
    <w:rsid w:val="00164761"/>
    <w:rsid w:val="00165B0D"/>
    <w:rsid w:val="00166423"/>
    <w:rsid w:val="00166480"/>
    <w:rsid w:val="001672E8"/>
    <w:rsid w:val="00172190"/>
    <w:rsid w:val="00173011"/>
    <w:rsid w:val="001732E7"/>
    <w:rsid w:val="00173418"/>
    <w:rsid w:val="00175F36"/>
    <w:rsid w:val="0018034A"/>
    <w:rsid w:val="00180AE1"/>
    <w:rsid w:val="0018143A"/>
    <w:rsid w:val="00181C17"/>
    <w:rsid w:val="0018507A"/>
    <w:rsid w:val="0018613A"/>
    <w:rsid w:val="00186912"/>
    <w:rsid w:val="001874E8"/>
    <w:rsid w:val="001902F6"/>
    <w:rsid w:val="00190AF9"/>
    <w:rsid w:val="00190F13"/>
    <w:rsid w:val="00191602"/>
    <w:rsid w:val="00194743"/>
    <w:rsid w:val="00195819"/>
    <w:rsid w:val="00196A6E"/>
    <w:rsid w:val="00196E96"/>
    <w:rsid w:val="0019704C"/>
    <w:rsid w:val="001A24EF"/>
    <w:rsid w:val="001A25E3"/>
    <w:rsid w:val="001A2A49"/>
    <w:rsid w:val="001A2C77"/>
    <w:rsid w:val="001A411B"/>
    <w:rsid w:val="001A4C82"/>
    <w:rsid w:val="001A5113"/>
    <w:rsid w:val="001A57F9"/>
    <w:rsid w:val="001A5DC0"/>
    <w:rsid w:val="001A64D8"/>
    <w:rsid w:val="001B32E8"/>
    <w:rsid w:val="001B6005"/>
    <w:rsid w:val="001C0BBB"/>
    <w:rsid w:val="001C2BB4"/>
    <w:rsid w:val="001C2D4A"/>
    <w:rsid w:val="001C5092"/>
    <w:rsid w:val="001C52CB"/>
    <w:rsid w:val="001C76C3"/>
    <w:rsid w:val="001C7A45"/>
    <w:rsid w:val="001D0054"/>
    <w:rsid w:val="001D088A"/>
    <w:rsid w:val="001D0AA7"/>
    <w:rsid w:val="001D4949"/>
    <w:rsid w:val="001D4CCB"/>
    <w:rsid w:val="001D5747"/>
    <w:rsid w:val="001D65AE"/>
    <w:rsid w:val="001E05E1"/>
    <w:rsid w:val="001E192B"/>
    <w:rsid w:val="001E2E51"/>
    <w:rsid w:val="001E52CF"/>
    <w:rsid w:val="001E5C04"/>
    <w:rsid w:val="001E6161"/>
    <w:rsid w:val="001F04F4"/>
    <w:rsid w:val="001F0A87"/>
    <w:rsid w:val="001F51D7"/>
    <w:rsid w:val="001F5879"/>
    <w:rsid w:val="001F6CF4"/>
    <w:rsid w:val="001F74A7"/>
    <w:rsid w:val="00200CF6"/>
    <w:rsid w:val="0020212B"/>
    <w:rsid w:val="002030D0"/>
    <w:rsid w:val="00203C21"/>
    <w:rsid w:val="00204080"/>
    <w:rsid w:val="002063D2"/>
    <w:rsid w:val="0020696B"/>
    <w:rsid w:val="002071E1"/>
    <w:rsid w:val="00212122"/>
    <w:rsid w:val="00212520"/>
    <w:rsid w:val="0021264C"/>
    <w:rsid w:val="00213C4E"/>
    <w:rsid w:val="00213CDD"/>
    <w:rsid w:val="00213F68"/>
    <w:rsid w:val="0021474C"/>
    <w:rsid w:val="0021523D"/>
    <w:rsid w:val="0021530D"/>
    <w:rsid w:val="00216F93"/>
    <w:rsid w:val="00220BFF"/>
    <w:rsid w:val="002237A8"/>
    <w:rsid w:val="002243FF"/>
    <w:rsid w:val="00225126"/>
    <w:rsid w:val="0022665B"/>
    <w:rsid w:val="00227200"/>
    <w:rsid w:val="0022749F"/>
    <w:rsid w:val="00227A71"/>
    <w:rsid w:val="00230253"/>
    <w:rsid w:val="00230D36"/>
    <w:rsid w:val="002323EC"/>
    <w:rsid w:val="00232B3F"/>
    <w:rsid w:val="00236F18"/>
    <w:rsid w:val="00240475"/>
    <w:rsid w:val="002407EB"/>
    <w:rsid w:val="00242379"/>
    <w:rsid w:val="0024502C"/>
    <w:rsid w:val="002470AB"/>
    <w:rsid w:val="002478F4"/>
    <w:rsid w:val="002529BC"/>
    <w:rsid w:val="00253A54"/>
    <w:rsid w:val="002543F2"/>
    <w:rsid w:val="00255881"/>
    <w:rsid w:val="002559FA"/>
    <w:rsid w:val="0025604D"/>
    <w:rsid w:val="002571B2"/>
    <w:rsid w:val="00261F0A"/>
    <w:rsid w:val="00264330"/>
    <w:rsid w:val="00265D45"/>
    <w:rsid w:val="00266558"/>
    <w:rsid w:val="00266ECA"/>
    <w:rsid w:val="00267BE1"/>
    <w:rsid w:val="00267EE8"/>
    <w:rsid w:val="00271C20"/>
    <w:rsid w:val="00273748"/>
    <w:rsid w:val="00274F21"/>
    <w:rsid w:val="002769BA"/>
    <w:rsid w:val="002809E3"/>
    <w:rsid w:val="00282AB2"/>
    <w:rsid w:val="00284293"/>
    <w:rsid w:val="00285228"/>
    <w:rsid w:val="00285273"/>
    <w:rsid w:val="00286CBA"/>
    <w:rsid w:val="00290031"/>
    <w:rsid w:val="00291BEC"/>
    <w:rsid w:val="00291DF7"/>
    <w:rsid w:val="00292B69"/>
    <w:rsid w:val="00295371"/>
    <w:rsid w:val="00296076"/>
    <w:rsid w:val="00296580"/>
    <w:rsid w:val="002A069B"/>
    <w:rsid w:val="002A1016"/>
    <w:rsid w:val="002A239D"/>
    <w:rsid w:val="002A248C"/>
    <w:rsid w:val="002A7494"/>
    <w:rsid w:val="002B06FA"/>
    <w:rsid w:val="002B21B0"/>
    <w:rsid w:val="002B2A1D"/>
    <w:rsid w:val="002B5B0E"/>
    <w:rsid w:val="002B5B51"/>
    <w:rsid w:val="002B67E2"/>
    <w:rsid w:val="002C4CB4"/>
    <w:rsid w:val="002C563C"/>
    <w:rsid w:val="002C5D2A"/>
    <w:rsid w:val="002C5EBF"/>
    <w:rsid w:val="002C6C1C"/>
    <w:rsid w:val="002D2FFC"/>
    <w:rsid w:val="002D4963"/>
    <w:rsid w:val="002D4B8A"/>
    <w:rsid w:val="002D6F7F"/>
    <w:rsid w:val="002E2953"/>
    <w:rsid w:val="002E3E1B"/>
    <w:rsid w:val="002E46E0"/>
    <w:rsid w:val="002E6EF2"/>
    <w:rsid w:val="002F03A3"/>
    <w:rsid w:val="002F0817"/>
    <w:rsid w:val="002F0A36"/>
    <w:rsid w:val="002F16A2"/>
    <w:rsid w:val="002F1A03"/>
    <w:rsid w:val="002F36DA"/>
    <w:rsid w:val="002F5066"/>
    <w:rsid w:val="002F58AA"/>
    <w:rsid w:val="002F5D94"/>
    <w:rsid w:val="0030274D"/>
    <w:rsid w:val="00302CFF"/>
    <w:rsid w:val="00302EC2"/>
    <w:rsid w:val="00304AA7"/>
    <w:rsid w:val="00305C85"/>
    <w:rsid w:val="00305F83"/>
    <w:rsid w:val="003065FD"/>
    <w:rsid w:val="003068BB"/>
    <w:rsid w:val="00312E51"/>
    <w:rsid w:val="00314489"/>
    <w:rsid w:val="00315597"/>
    <w:rsid w:val="00317931"/>
    <w:rsid w:val="00320BB3"/>
    <w:rsid w:val="00322731"/>
    <w:rsid w:val="00322984"/>
    <w:rsid w:val="00322A45"/>
    <w:rsid w:val="0032404C"/>
    <w:rsid w:val="00325164"/>
    <w:rsid w:val="0032666A"/>
    <w:rsid w:val="00327E61"/>
    <w:rsid w:val="00330654"/>
    <w:rsid w:val="00330F0D"/>
    <w:rsid w:val="00331670"/>
    <w:rsid w:val="00331A11"/>
    <w:rsid w:val="00334B93"/>
    <w:rsid w:val="00334CA3"/>
    <w:rsid w:val="0033556D"/>
    <w:rsid w:val="00340306"/>
    <w:rsid w:val="00343093"/>
    <w:rsid w:val="00344DB2"/>
    <w:rsid w:val="00347BA4"/>
    <w:rsid w:val="00350E03"/>
    <w:rsid w:val="003514C1"/>
    <w:rsid w:val="003514CA"/>
    <w:rsid w:val="00352B88"/>
    <w:rsid w:val="003535D3"/>
    <w:rsid w:val="00354AAB"/>
    <w:rsid w:val="0035517F"/>
    <w:rsid w:val="003554E3"/>
    <w:rsid w:val="00356945"/>
    <w:rsid w:val="00356CD4"/>
    <w:rsid w:val="00357212"/>
    <w:rsid w:val="0035755D"/>
    <w:rsid w:val="003575CD"/>
    <w:rsid w:val="00357A1C"/>
    <w:rsid w:val="003603DE"/>
    <w:rsid w:val="003635E4"/>
    <w:rsid w:val="003642DD"/>
    <w:rsid w:val="00372D2D"/>
    <w:rsid w:val="00373AFC"/>
    <w:rsid w:val="003746C8"/>
    <w:rsid w:val="003768CC"/>
    <w:rsid w:val="00377557"/>
    <w:rsid w:val="0038289C"/>
    <w:rsid w:val="0038296C"/>
    <w:rsid w:val="0038411C"/>
    <w:rsid w:val="00384D61"/>
    <w:rsid w:val="0038565E"/>
    <w:rsid w:val="00385AAF"/>
    <w:rsid w:val="0038604F"/>
    <w:rsid w:val="003869D1"/>
    <w:rsid w:val="0038797B"/>
    <w:rsid w:val="00387AF0"/>
    <w:rsid w:val="003906B8"/>
    <w:rsid w:val="0039119A"/>
    <w:rsid w:val="0039280D"/>
    <w:rsid w:val="00392D31"/>
    <w:rsid w:val="00392EF2"/>
    <w:rsid w:val="00393650"/>
    <w:rsid w:val="00393A07"/>
    <w:rsid w:val="003963FE"/>
    <w:rsid w:val="003A0283"/>
    <w:rsid w:val="003A03DB"/>
    <w:rsid w:val="003A0A9B"/>
    <w:rsid w:val="003A0F46"/>
    <w:rsid w:val="003A318C"/>
    <w:rsid w:val="003A5130"/>
    <w:rsid w:val="003A5EB0"/>
    <w:rsid w:val="003A64B5"/>
    <w:rsid w:val="003A7399"/>
    <w:rsid w:val="003B0DDD"/>
    <w:rsid w:val="003B1305"/>
    <w:rsid w:val="003B2DFA"/>
    <w:rsid w:val="003B36DC"/>
    <w:rsid w:val="003B4319"/>
    <w:rsid w:val="003B43E2"/>
    <w:rsid w:val="003B48D0"/>
    <w:rsid w:val="003B4BEC"/>
    <w:rsid w:val="003B5ED1"/>
    <w:rsid w:val="003B708C"/>
    <w:rsid w:val="003C13BF"/>
    <w:rsid w:val="003C1939"/>
    <w:rsid w:val="003C260F"/>
    <w:rsid w:val="003C2DEF"/>
    <w:rsid w:val="003C519D"/>
    <w:rsid w:val="003C5D77"/>
    <w:rsid w:val="003C7661"/>
    <w:rsid w:val="003D15CC"/>
    <w:rsid w:val="003D201A"/>
    <w:rsid w:val="003D275E"/>
    <w:rsid w:val="003D344C"/>
    <w:rsid w:val="003E2CA7"/>
    <w:rsid w:val="003E2FD2"/>
    <w:rsid w:val="003E39B0"/>
    <w:rsid w:val="003E4402"/>
    <w:rsid w:val="003E4FE8"/>
    <w:rsid w:val="003E6E25"/>
    <w:rsid w:val="003F1D04"/>
    <w:rsid w:val="003F2E0A"/>
    <w:rsid w:val="003F6F09"/>
    <w:rsid w:val="003F7621"/>
    <w:rsid w:val="003F7CD0"/>
    <w:rsid w:val="00400FE0"/>
    <w:rsid w:val="004016FA"/>
    <w:rsid w:val="004018FC"/>
    <w:rsid w:val="004019FC"/>
    <w:rsid w:val="00401D26"/>
    <w:rsid w:val="004037F9"/>
    <w:rsid w:val="00403AF8"/>
    <w:rsid w:val="004043D8"/>
    <w:rsid w:val="0040451B"/>
    <w:rsid w:val="004063A6"/>
    <w:rsid w:val="004101CA"/>
    <w:rsid w:val="004135EF"/>
    <w:rsid w:val="00413877"/>
    <w:rsid w:val="004142BF"/>
    <w:rsid w:val="0041513B"/>
    <w:rsid w:val="00421380"/>
    <w:rsid w:val="00421E40"/>
    <w:rsid w:val="00422B06"/>
    <w:rsid w:val="00426338"/>
    <w:rsid w:val="00426B30"/>
    <w:rsid w:val="0043081B"/>
    <w:rsid w:val="00434A85"/>
    <w:rsid w:val="00434D39"/>
    <w:rsid w:val="00436089"/>
    <w:rsid w:val="0043758B"/>
    <w:rsid w:val="0044078E"/>
    <w:rsid w:val="0044101A"/>
    <w:rsid w:val="004416EE"/>
    <w:rsid w:val="00441793"/>
    <w:rsid w:val="00442CEB"/>
    <w:rsid w:val="004430CC"/>
    <w:rsid w:val="0044496D"/>
    <w:rsid w:val="00444EE7"/>
    <w:rsid w:val="00445353"/>
    <w:rsid w:val="0044542A"/>
    <w:rsid w:val="00446072"/>
    <w:rsid w:val="004467BE"/>
    <w:rsid w:val="00446C79"/>
    <w:rsid w:val="004476CC"/>
    <w:rsid w:val="004515E0"/>
    <w:rsid w:val="00452191"/>
    <w:rsid w:val="0045796B"/>
    <w:rsid w:val="004623FD"/>
    <w:rsid w:val="00463C17"/>
    <w:rsid w:val="00465771"/>
    <w:rsid w:val="00466320"/>
    <w:rsid w:val="00466EF3"/>
    <w:rsid w:val="00467EEF"/>
    <w:rsid w:val="00472C99"/>
    <w:rsid w:val="00472F0F"/>
    <w:rsid w:val="004737DE"/>
    <w:rsid w:val="00474EC6"/>
    <w:rsid w:val="00476727"/>
    <w:rsid w:val="0047787F"/>
    <w:rsid w:val="00481317"/>
    <w:rsid w:val="00481915"/>
    <w:rsid w:val="00482283"/>
    <w:rsid w:val="004849E4"/>
    <w:rsid w:val="0048628D"/>
    <w:rsid w:val="004865D8"/>
    <w:rsid w:val="00487891"/>
    <w:rsid w:val="00487A59"/>
    <w:rsid w:val="00490BA2"/>
    <w:rsid w:val="004916F4"/>
    <w:rsid w:val="0049341A"/>
    <w:rsid w:val="004941E9"/>
    <w:rsid w:val="004949D2"/>
    <w:rsid w:val="00494A42"/>
    <w:rsid w:val="004A09A5"/>
    <w:rsid w:val="004A167A"/>
    <w:rsid w:val="004A2CEB"/>
    <w:rsid w:val="004A34F8"/>
    <w:rsid w:val="004A4EDB"/>
    <w:rsid w:val="004A5F0B"/>
    <w:rsid w:val="004B023F"/>
    <w:rsid w:val="004B0A44"/>
    <w:rsid w:val="004B2A6F"/>
    <w:rsid w:val="004B379A"/>
    <w:rsid w:val="004B3877"/>
    <w:rsid w:val="004B5ECF"/>
    <w:rsid w:val="004B750C"/>
    <w:rsid w:val="004B7BFE"/>
    <w:rsid w:val="004B7C6C"/>
    <w:rsid w:val="004C0172"/>
    <w:rsid w:val="004C18D8"/>
    <w:rsid w:val="004C2768"/>
    <w:rsid w:val="004C2AA2"/>
    <w:rsid w:val="004C431A"/>
    <w:rsid w:val="004C4E2C"/>
    <w:rsid w:val="004C6221"/>
    <w:rsid w:val="004C62AB"/>
    <w:rsid w:val="004C67BC"/>
    <w:rsid w:val="004C6EF1"/>
    <w:rsid w:val="004D3F63"/>
    <w:rsid w:val="004D4E00"/>
    <w:rsid w:val="004D7727"/>
    <w:rsid w:val="004E0440"/>
    <w:rsid w:val="004E32EB"/>
    <w:rsid w:val="004E3FB8"/>
    <w:rsid w:val="004E4B56"/>
    <w:rsid w:val="004E54E5"/>
    <w:rsid w:val="004E6790"/>
    <w:rsid w:val="004E6896"/>
    <w:rsid w:val="004F0DF9"/>
    <w:rsid w:val="004F162B"/>
    <w:rsid w:val="004F17D2"/>
    <w:rsid w:val="004F3182"/>
    <w:rsid w:val="004F459F"/>
    <w:rsid w:val="004F5F2C"/>
    <w:rsid w:val="005019CC"/>
    <w:rsid w:val="00502062"/>
    <w:rsid w:val="00504846"/>
    <w:rsid w:val="005106EB"/>
    <w:rsid w:val="00512CCC"/>
    <w:rsid w:val="00516027"/>
    <w:rsid w:val="005160D0"/>
    <w:rsid w:val="0051744C"/>
    <w:rsid w:val="005174CF"/>
    <w:rsid w:val="0052009F"/>
    <w:rsid w:val="00521501"/>
    <w:rsid w:val="005225B0"/>
    <w:rsid w:val="00523C2D"/>
    <w:rsid w:val="00524932"/>
    <w:rsid w:val="005250D1"/>
    <w:rsid w:val="00527E90"/>
    <w:rsid w:val="00530187"/>
    <w:rsid w:val="00530B10"/>
    <w:rsid w:val="0053102F"/>
    <w:rsid w:val="005329BC"/>
    <w:rsid w:val="00533C55"/>
    <w:rsid w:val="005348B8"/>
    <w:rsid w:val="005359AB"/>
    <w:rsid w:val="00541987"/>
    <w:rsid w:val="00543E47"/>
    <w:rsid w:val="0054420B"/>
    <w:rsid w:val="0054438D"/>
    <w:rsid w:val="00544750"/>
    <w:rsid w:val="005453B2"/>
    <w:rsid w:val="00545D3A"/>
    <w:rsid w:val="005464E3"/>
    <w:rsid w:val="005523D1"/>
    <w:rsid w:val="00552617"/>
    <w:rsid w:val="00552AD5"/>
    <w:rsid w:val="00553382"/>
    <w:rsid w:val="00554298"/>
    <w:rsid w:val="005555F6"/>
    <w:rsid w:val="00555A56"/>
    <w:rsid w:val="00557CD9"/>
    <w:rsid w:val="00561004"/>
    <w:rsid w:val="005632C5"/>
    <w:rsid w:val="00565417"/>
    <w:rsid w:val="005665B1"/>
    <w:rsid w:val="00570005"/>
    <w:rsid w:val="0057324D"/>
    <w:rsid w:val="00576CF7"/>
    <w:rsid w:val="005777B4"/>
    <w:rsid w:val="00577881"/>
    <w:rsid w:val="00580E29"/>
    <w:rsid w:val="00581F6B"/>
    <w:rsid w:val="00582CD3"/>
    <w:rsid w:val="005833F5"/>
    <w:rsid w:val="00584BA3"/>
    <w:rsid w:val="00586164"/>
    <w:rsid w:val="00587526"/>
    <w:rsid w:val="0058752B"/>
    <w:rsid w:val="00587D48"/>
    <w:rsid w:val="005901F2"/>
    <w:rsid w:val="0059048D"/>
    <w:rsid w:val="0059091F"/>
    <w:rsid w:val="00590ECC"/>
    <w:rsid w:val="00593815"/>
    <w:rsid w:val="005939FC"/>
    <w:rsid w:val="00594C07"/>
    <w:rsid w:val="005959DF"/>
    <w:rsid w:val="00595AE5"/>
    <w:rsid w:val="005965ED"/>
    <w:rsid w:val="005969BE"/>
    <w:rsid w:val="005A196B"/>
    <w:rsid w:val="005A1D9C"/>
    <w:rsid w:val="005A2A94"/>
    <w:rsid w:val="005A33EA"/>
    <w:rsid w:val="005A38EF"/>
    <w:rsid w:val="005A4F30"/>
    <w:rsid w:val="005A64D7"/>
    <w:rsid w:val="005A6634"/>
    <w:rsid w:val="005B02C7"/>
    <w:rsid w:val="005B03DD"/>
    <w:rsid w:val="005B12AB"/>
    <w:rsid w:val="005B34A0"/>
    <w:rsid w:val="005B419C"/>
    <w:rsid w:val="005B4D8A"/>
    <w:rsid w:val="005B6DD0"/>
    <w:rsid w:val="005C1E3C"/>
    <w:rsid w:val="005C1F03"/>
    <w:rsid w:val="005C3852"/>
    <w:rsid w:val="005C42DE"/>
    <w:rsid w:val="005C47DA"/>
    <w:rsid w:val="005C4A6E"/>
    <w:rsid w:val="005C4CB4"/>
    <w:rsid w:val="005C65B1"/>
    <w:rsid w:val="005C69D4"/>
    <w:rsid w:val="005C6D96"/>
    <w:rsid w:val="005D3297"/>
    <w:rsid w:val="005D45D0"/>
    <w:rsid w:val="005D4782"/>
    <w:rsid w:val="005D4D93"/>
    <w:rsid w:val="005D4EC2"/>
    <w:rsid w:val="005D5510"/>
    <w:rsid w:val="005D55CE"/>
    <w:rsid w:val="005D68BA"/>
    <w:rsid w:val="005E198B"/>
    <w:rsid w:val="005E260F"/>
    <w:rsid w:val="005E2685"/>
    <w:rsid w:val="005E26A0"/>
    <w:rsid w:val="005E4537"/>
    <w:rsid w:val="005E49F4"/>
    <w:rsid w:val="005E564C"/>
    <w:rsid w:val="005E5CDF"/>
    <w:rsid w:val="005E5EA3"/>
    <w:rsid w:val="005F213C"/>
    <w:rsid w:val="005F383A"/>
    <w:rsid w:val="005F3A25"/>
    <w:rsid w:val="005F4D3A"/>
    <w:rsid w:val="005F617C"/>
    <w:rsid w:val="005F6545"/>
    <w:rsid w:val="00600DC4"/>
    <w:rsid w:val="00600EB3"/>
    <w:rsid w:val="0060175C"/>
    <w:rsid w:val="00604493"/>
    <w:rsid w:val="00610F9A"/>
    <w:rsid w:val="0061355C"/>
    <w:rsid w:val="00615E49"/>
    <w:rsid w:val="00617580"/>
    <w:rsid w:val="006179E5"/>
    <w:rsid w:val="00617CF4"/>
    <w:rsid w:val="0062065D"/>
    <w:rsid w:val="0062158C"/>
    <w:rsid w:val="006220C0"/>
    <w:rsid w:val="006220E0"/>
    <w:rsid w:val="00622339"/>
    <w:rsid w:val="00623094"/>
    <w:rsid w:val="00623835"/>
    <w:rsid w:val="00624EF7"/>
    <w:rsid w:val="00624F5E"/>
    <w:rsid w:val="00625F0D"/>
    <w:rsid w:val="00626982"/>
    <w:rsid w:val="00626C9D"/>
    <w:rsid w:val="00626EE6"/>
    <w:rsid w:val="00631424"/>
    <w:rsid w:val="00632180"/>
    <w:rsid w:val="00632B9C"/>
    <w:rsid w:val="00632EB6"/>
    <w:rsid w:val="006331CB"/>
    <w:rsid w:val="0063407D"/>
    <w:rsid w:val="00634AAE"/>
    <w:rsid w:val="00634D33"/>
    <w:rsid w:val="00634EA7"/>
    <w:rsid w:val="00635AA6"/>
    <w:rsid w:val="00635F8E"/>
    <w:rsid w:val="00637B38"/>
    <w:rsid w:val="0064052F"/>
    <w:rsid w:val="006422DA"/>
    <w:rsid w:val="0064274E"/>
    <w:rsid w:val="00642FAD"/>
    <w:rsid w:val="0064312F"/>
    <w:rsid w:val="006474CE"/>
    <w:rsid w:val="00647FFA"/>
    <w:rsid w:val="00650256"/>
    <w:rsid w:val="00650F63"/>
    <w:rsid w:val="00652636"/>
    <w:rsid w:val="00653442"/>
    <w:rsid w:val="00653BCF"/>
    <w:rsid w:val="00653ED6"/>
    <w:rsid w:val="006546D4"/>
    <w:rsid w:val="00654A14"/>
    <w:rsid w:val="00655C0B"/>
    <w:rsid w:val="0065743C"/>
    <w:rsid w:val="00660504"/>
    <w:rsid w:val="006621E0"/>
    <w:rsid w:val="006629F6"/>
    <w:rsid w:val="00662A87"/>
    <w:rsid w:val="00662E7C"/>
    <w:rsid w:val="00666653"/>
    <w:rsid w:val="00666DEC"/>
    <w:rsid w:val="00667603"/>
    <w:rsid w:val="00670E5B"/>
    <w:rsid w:val="006725DE"/>
    <w:rsid w:val="006750E1"/>
    <w:rsid w:val="00676456"/>
    <w:rsid w:val="00676624"/>
    <w:rsid w:val="00676B77"/>
    <w:rsid w:val="00680F65"/>
    <w:rsid w:val="006821CC"/>
    <w:rsid w:val="006827BF"/>
    <w:rsid w:val="006830A2"/>
    <w:rsid w:val="006834E0"/>
    <w:rsid w:val="006855F2"/>
    <w:rsid w:val="00686858"/>
    <w:rsid w:val="006878BA"/>
    <w:rsid w:val="00691482"/>
    <w:rsid w:val="006933CA"/>
    <w:rsid w:val="00693510"/>
    <w:rsid w:val="00696B3A"/>
    <w:rsid w:val="006A0D2D"/>
    <w:rsid w:val="006A0F07"/>
    <w:rsid w:val="006A15AF"/>
    <w:rsid w:val="006A2B0C"/>
    <w:rsid w:val="006A2E58"/>
    <w:rsid w:val="006A308C"/>
    <w:rsid w:val="006A469D"/>
    <w:rsid w:val="006A478C"/>
    <w:rsid w:val="006A4DC0"/>
    <w:rsid w:val="006A5CFD"/>
    <w:rsid w:val="006B0D36"/>
    <w:rsid w:val="006B2E19"/>
    <w:rsid w:val="006B4B75"/>
    <w:rsid w:val="006B6E95"/>
    <w:rsid w:val="006B785D"/>
    <w:rsid w:val="006C2EE3"/>
    <w:rsid w:val="006C2F62"/>
    <w:rsid w:val="006C3E09"/>
    <w:rsid w:val="006C4992"/>
    <w:rsid w:val="006C63AE"/>
    <w:rsid w:val="006D2F31"/>
    <w:rsid w:val="006D3335"/>
    <w:rsid w:val="006D4ECD"/>
    <w:rsid w:val="006D56F4"/>
    <w:rsid w:val="006D637C"/>
    <w:rsid w:val="006E2897"/>
    <w:rsid w:val="006E2C27"/>
    <w:rsid w:val="006E37F4"/>
    <w:rsid w:val="006E3862"/>
    <w:rsid w:val="006E4679"/>
    <w:rsid w:val="006E4698"/>
    <w:rsid w:val="006E5D8C"/>
    <w:rsid w:val="006E6A04"/>
    <w:rsid w:val="006E796A"/>
    <w:rsid w:val="006F0221"/>
    <w:rsid w:val="006F099F"/>
    <w:rsid w:val="006F5F74"/>
    <w:rsid w:val="006F61B7"/>
    <w:rsid w:val="0070145C"/>
    <w:rsid w:val="007042A5"/>
    <w:rsid w:val="0070590F"/>
    <w:rsid w:val="00705A7C"/>
    <w:rsid w:val="007061AF"/>
    <w:rsid w:val="0070775C"/>
    <w:rsid w:val="00707A78"/>
    <w:rsid w:val="00707C8C"/>
    <w:rsid w:val="007111D4"/>
    <w:rsid w:val="0071132B"/>
    <w:rsid w:val="00715D35"/>
    <w:rsid w:val="007162C5"/>
    <w:rsid w:val="00717BE6"/>
    <w:rsid w:val="007209D8"/>
    <w:rsid w:val="0072275A"/>
    <w:rsid w:val="00723589"/>
    <w:rsid w:val="007265E0"/>
    <w:rsid w:val="00731DD6"/>
    <w:rsid w:val="00732803"/>
    <w:rsid w:val="00733D0E"/>
    <w:rsid w:val="007347B6"/>
    <w:rsid w:val="00734EB3"/>
    <w:rsid w:val="00734F6A"/>
    <w:rsid w:val="0073583F"/>
    <w:rsid w:val="00735A06"/>
    <w:rsid w:val="00735A88"/>
    <w:rsid w:val="0073619F"/>
    <w:rsid w:val="007366A0"/>
    <w:rsid w:val="007368B6"/>
    <w:rsid w:val="0073725E"/>
    <w:rsid w:val="007405F9"/>
    <w:rsid w:val="00744E32"/>
    <w:rsid w:val="00746336"/>
    <w:rsid w:val="0074683F"/>
    <w:rsid w:val="00746F9B"/>
    <w:rsid w:val="007471B3"/>
    <w:rsid w:val="007472D3"/>
    <w:rsid w:val="00751688"/>
    <w:rsid w:val="00751CE3"/>
    <w:rsid w:val="00753EF1"/>
    <w:rsid w:val="00754B98"/>
    <w:rsid w:val="007564C7"/>
    <w:rsid w:val="00763275"/>
    <w:rsid w:val="007643DE"/>
    <w:rsid w:val="007651EC"/>
    <w:rsid w:val="00765514"/>
    <w:rsid w:val="00765D68"/>
    <w:rsid w:val="00766612"/>
    <w:rsid w:val="0076674D"/>
    <w:rsid w:val="00771836"/>
    <w:rsid w:val="00771B82"/>
    <w:rsid w:val="007736AA"/>
    <w:rsid w:val="00773FCA"/>
    <w:rsid w:val="00774AF3"/>
    <w:rsid w:val="007768D6"/>
    <w:rsid w:val="007779C8"/>
    <w:rsid w:val="00777A06"/>
    <w:rsid w:val="00777CF2"/>
    <w:rsid w:val="0078012F"/>
    <w:rsid w:val="007802D5"/>
    <w:rsid w:val="007807A1"/>
    <w:rsid w:val="00780BF9"/>
    <w:rsid w:val="00783601"/>
    <w:rsid w:val="0078386C"/>
    <w:rsid w:val="00786A2A"/>
    <w:rsid w:val="00793895"/>
    <w:rsid w:val="007940E6"/>
    <w:rsid w:val="007955E7"/>
    <w:rsid w:val="00796459"/>
    <w:rsid w:val="007971C1"/>
    <w:rsid w:val="0079773D"/>
    <w:rsid w:val="007A1F1E"/>
    <w:rsid w:val="007A3632"/>
    <w:rsid w:val="007A4391"/>
    <w:rsid w:val="007A5E8F"/>
    <w:rsid w:val="007B04B4"/>
    <w:rsid w:val="007B08FF"/>
    <w:rsid w:val="007B0EC1"/>
    <w:rsid w:val="007B12CB"/>
    <w:rsid w:val="007B1442"/>
    <w:rsid w:val="007B2CC3"/>
    <w:rsid w:val="007B64ED"/>
    <w:rsid w:val="007B6BC6"/>
    <w:rsid w:val="007B71D7"/>
    <w:rsid w:val="007C0781"/>
    <w:rsid w:val="007C2DB1"/>
    <w:rsid w:val="007C364F"/>
    <w:rsid w:val="007C3A51"/>
    <w:rsid w:val="007C442D"/>
    <w:rsid w:val="007C48A4"/>
    <w:rsid w:val="007C7512"/>
    <w:rsid w:val="007C766E"/>
    <w:rsid w:val="007C7E12"/>
    <w:rsid w:val="007D0617"/>
    <w:rsid w:val="007D0B06"/>
    <w:rsid w:val="007D1CF1"/>
    <w:rsid w:val="007D405C"/>
    <w:rsid w:val="007D56D2"/>
    <w:rsid w:val="007D65E1"/>
    <w:rsid w:val="007D6809"/>
    <w:rsid w:val="007D6BA3"/>
    <w:rsid w:val="007D6D58"/>
    <w:rsid w:val="007D7494"/>
    <w:rsid w:val="007E2ACC"/>
    <w:rsid w:val="007E5050"/>
    <w:rsid w:val="007E59AF"/>
    <w:rsid w:val="007E5D12"/>
    <w:rsid w:val="007E7777"/>
    <w:rsid w:val="007E7EA4"/>
    <w:rsid w:val="007F036A"/>
    <w:rsid w:val="007F190B"/>
    <w:rsid w:val="007F2506"/>
    <w:rsid w:val="007F5386"/>
    <w:rsid w:val="007F63A5"/>
    <w:rsid w:val="007F7467"/>
    <w:rsid w:val="0080028F"/>
    <w:rsid w:val="00800CC2"/>
    <w:rsid w:val="00800FA7"/>
    <w:rsid w:val="008030E7"/>
    <w:rsid w:val="008033D2"/>
    <w:rsid w:val="00804A85"/>
    <w:rsid w:val="00804DC4"/>
    <w:rsid w:val="00805AF2"/>
    <w:rsid w:val="0080626C"/>
    <w:rsid w:val="00806D9E"/>
    <w:rsid w:val="00807BE0"/>
    <w:rsid w:val="008101A8"/>
    <w:rsid w:val="008101E6"/>
    <w:rsid w:val="008135B7"/>
    <w:rsid w:val="0082042D"/>
    <w:rsid w:val="00822C91"/>
    <w:rsid w:val="0082558D"/>
    <w:rsid w:val="008255EC"/>
    <w:rsid w:val="00827AD1"/>
    <w:rsid w:val="0083158D"/>
    <w:rsid w:val="00831EC4"/>
    <w:rsid w:val="00832340"/>
    <w:rsid w:val="008348C5"/>
    <w:rsid w:val="00835869"/>
    <w:rsid w:val="00844F54"/>
    <w:rsid w:val="008467AB"/>
    <w:rsid w:val="00846F24"/>
    <w:rsid w:val="00847073"/>
    <w:rsid w:val="00850A8F"/>
    <w:rsid w:val="0085167F"/>
    <w:rsid w:val="00851DB6"/>
    <w:rsid w:val="0085388E"/>
    <w:rsid w:val="00856AED"/>
    <w:rsid w:val="00860707"/>
    <w:rsid w:val="0086070D"/>
    <w:rsid w:val="00860CE8"/>
    <w:rsid w:val="00860DD5"/>
    <w:rsid w:val="00861C45"/>
    <w:rsid w:val="008637AB"/>
    <w:rsid w:val="00864DE3"/>
    <w:rsid w:val="00865555"/>
    <w:rsid w:val="00866B7E"/>
    <w:rsid w:val="00867A7D"/>
    <w:rsid w:val="008716E4"/>
    <w:rsid w:val="008725AA"/>
    <w:rsid w:val="00873DCC"/>
    <w:rsid w:val="00875BBA"/>
    <w:rsid w:val="008769DA"/>
    <w:rsid w:val="00877ACB"/>
    <w:rsid w:val="008827A2"/>
    <w:rsid w:val="00883DB5"/>
    <w:rsid w:val="008871EE"/>
    <w:rsid w:val="008877A7"/>
    <w:rsid w:val="00890C54"/>
    <w:rsid w:val="00891AF7"/>
    <w:rsid w:val="0089474F"/>
    <w:rsid w:val="00894B09"/>
    <w:rsid w:val="00894D8A"/>
    <w:rsid w:val="00895C0D"/>
    <w:rsid w:val="00895E5C"/>
    <w:rsid w:val="0089745B"/>
    <w:rsid w:val="00897B68"/>
    <w:rsid w:val="00897B8C"/>
    <w:rsid w:val="00897BFB"/>
    <w:rsid w:val="008A080B"/>
    <w:rsid w:val="008A2897"/>
    <w:rsid w:val="008A44AC"/>
    <w:rsid w:val="008A44ED"/>
    <w:rsid w:val="008B0542"/>
    <w:rsid w:val="008B0B7E"/>
    <w:rsid w:val="008B183A"/>
    <w:rsid w:val="008B36E7"/>
    <w:rsid w:val="008B507A"/>
    <w:rsid w:val="008B52A9"/>
    <w:rsid w:val="008B6402"/>
    <w:rsid w:val="008B65F9"/>
    <w:rsid w:val="008B6E4C"/>
    <w:rsid w:val="008B75D4"/>
    <w:rsid w:val="008B775C"/>
    <w:rsid w:val="008C0613"/>
    <w:rsid w:val="008C0B30"/>
    <w:rsid w:val="008C1333"/>
    <w:rsid w:val="008C168B"/>
    <w:rsid w:val="008C1B02"/>
    <w:rsid w:val="008C1B3A"/>
    <w:rsid w:val="008C272A"/>
    <w:rsid w:val="008C272E"/>
    <w:rsid w:val="008C4411"/>
    <w:rsid w:val="008C51EF"/>
    <w:rsid w:val="008C59FC"/>
    <w:rsid w:val="008C5B0C"/>
    <w:rsid w:val="008C5F2F"/>
    <w:rsid w:val="008C779B"/>
    <w:rsid w:val="008C7FDD"/>
    <w:rsid w:val="008D01A2"/>
    <w:rsid w:val="008D0FC3"/>
    <w:rsid w:val="008D4E9F"/>
    <w:rsid w:val="008D5500"/>
    <w:rsid w:val="008D6D23"/>
    <w:rsid w:val="008E0660"/>
    <w:rsid w:val="008E0C23"/>
    <w:rsid w:val="008E2063"/>
    <w:rsid w:val="008E4060"/>
    <w:rsid w:val="008E4A62"/>
    <w:rsid w:val="008F0292"/>
    <w:rsid w:val="008F17A9"/>
    <w:rsid w:val="008F1EAB"/>
    <w:rsid w:val="008F2719"/>
    <w:rsid w:val="008F44D3"/>
    <w:rsid w:val="008F4694"/>
    <w:rsid w:val="008F64E4"/>
    <w:rsid w:val="008F675F"/>
    <w:rsid w:val="008F7E20"/>
    <w:rsid w:val="009000EE"/>
    <w:rsid w:val="00900D0F"/>
    <w:rsid w:val="00901F9F"/>
    <w:rsid w:val="00903E00"/>
    <w:rsid w:val="009052B8"/>
    <w:rsid w:val="00906BB3"/>
    <w:rsid w:val="00907383"/>
    <w:rsid w:val="009078B3"/>
    <w:rsid w:val="009106F8"/>
    <w:rsid w:val="009109E6"/>
    <w:rsid w:val="00911CBE"/>
    <w:rsid w:val="00912E15"/>
    <w:rsid w:val="00913033"/>
    <w:rsid w:val="009144D8"/>
    <w:rsid w:val="00914C2B"/>
    <w:rsid w:val="009177DD"/>
    <w:rsid w:val="0092089F"/>
    <w:rsid w:val="00921E23"/>
    <w:rsid w:val="00922914"/>
    <w:rsid w:val="009233EB"/>
    <w:rsid w:val="00925742"/>
    <w:rsid w:val="00925DFC"/>
    <w:rsid w:val="00927B46"/>
    <w:rsid w:val="00927E9E"/>
    <w:rsid w:val="00932AF5"/>
    <w:rsid w:val="00933448"/>
    <w:rsid w:val="0093435A"/>
    <w:rsid w:val="00934F4A"/>
    <w:rsid w:val="00941661"/>
    <w:rsid w:val="00942C40"/>
    <w:rsid w:val="009432F9"/>
    <w:rsid w:val="009466EA"/>
    <w:rsid w:val="00947167"/>
    <w:rsid w:val="00950087"/>
    <w:rsid w:val="00950295"/>
    <w:rsid w:val="00950D6C"/>
    <w:rsid w:val="009524E6"/>
    <w:rsid w:val="0096212B"/>
    <w:rsid w:val="00962577"/>
    <w:rsid w:val="009646F7"/>
    <w:rsid w:val="009647FF"/>
    <w:rsid w:val="009648D9"/>
    <w:rsid w:val="00964C19"/>
    <w:rsid w:val="00964E2F"/>
    <w:rsid w:val="00966C6A"/>
    <w:rsid w:val="00966EC6"/>
    <w:rsid w:val="0096755C"/>
    <w:rsid w:val="00971EE5"/>
    <w:rsid w:val="00972E3A"/>
    <w:rsid w:val="00973443"/>
    <w:rsid w:val="00973751"/>
    <w:rsid w:val="0097376C"/>
    <w:rsid w:val="00973941"/>
    <w:rsid w:val="0098297C"/>
    <w:rsid w:val="00982CFD"/>
    <w:rsid w:val="00986866"/>
    <w:rsid w:val="00986AE1"/>
    <w:rsid w:val="00987DB8"/>
    <w:rsid w:val="009910BC"/>
    <w:rsid w:val="009912DB"/>
    <w:rsid w:val="00994906"/>
    <w:rsid w:val="00995BF1"/>
    <w:rsid w:val="00995E62"/>
    <w:rsid w:val="00996764"/>
    <w:rsid w:val="00997619"/>
    <w:rsid w:val="009A0DE8"/>
    <w:rsid w:val="009A395E"/>
    <w:rsid w:val="009A4A30"/>
    <w:rsid w:val="009A4F3C"/>
    <w:rsid w:val="009A505B"/>
    <w:rsid w:val="009A5AB7"/>
    <w:rsid w:val="009A604D"/>
    <w:rsid w:val="009A7F27"/>
    <w:rsid w:val="009B0903"/>
    <w:rsid w:val="009B10A5"/>
    <w:rsid w:val="009B3B64"/>
    <w:rsid w:val="009C1586"/>
    <w:rsid w:val="009C2834"/>
    <w:rsid w:val="009C4E77"/>
    <w:rsid w:val="009C65FA"/>
    <w:rsid w:val="009D0757"/>
    <w:rsid w:val="009D0938"/>
    <w:rsid w:val="009D1AC0"/>
    <w:rsid w:val="009D2D80"/>
    <w:rsid w:val="009D3112"/>
    <w:rsid w:val="009D34F5"/>
    <w:rsid w:val="009D5427"/>
    <w:rsid w:val="009D5554"/>
    <w:rsid w:val="009D5E0D"/>
    <w:rsid w:val="009D6323"/>
    <w:rsid w:val="009D6C4F"/>
    <w:rsid w:val="009D7CA8"/>
    <w:rsid w:val="009E1576"/>
    <w:rsid w:val="009E3713"/>
    <w:rsid w:val="009E42FF"/>
    <w:rsid w:val="009E6281"/>
    <w:rsid w:val="009E695B"/>
    <w:rsid w:val="009E6C5A"/>
    <w:rsid w:val="009E6EEA"/>
    <w:rsid w:val="009F49BD"/>
    <w:rsid w:val="009F5EF2"/>
    <w:rsid w:val="009F5F46"/>
    <w:rsid w:val="009F740E"/>
    <w:rsid w:val="009F7BA9"/>
    <w:rsid w:val="00A020AE"/>
    <w:rsid w:val="00A02E13"/>
    <w:rsid w:val="00A03107"/>
    <w:rsid w:val="00A055B2"/>
    <w:rsid w:val="00A06DBB"/>
    <w:rsid w:val="00A11E99"/>
    <w:rsid w:val="00A14585"/>
    <w:rsid w:val="00A14682"/>
    <w:rsid w:val="00A15815"/>
    <w:rsid w:val="00A158F1"/>
    <w:rsid w:val="00A16139"/>
    <w:rsid w:val="00A16246"/>
    <w:rsid w:val="00A16661"/>
    <w:rsid w:val="00A212B8"/>
    <w:rsid w:val="00A214B0"/>
    <w:rsid w:val="00A21F1D"/>
    <w:rsid w:val="00A26DD4"/>
    <w:rsid w:val="00A30888"/>
    <w:rsid w:val="00A30984"/>
    <w:rsid w:val="00A318E5"/>
    <w:rsid w:val="00A3275D"/>
    <w:rsid w:val="00A32C3A"/>
    <w:rsid w:val="00A3401A"/>
    <w:rsid w:val="00A37E4E"/>
    <w:rsid w:val="00A403E9"/>
    <w:rsid w:val="00A40453"/>
    <w:rsid w:val="00A40A11"/>
    <w:rsid w:val="00A426CD"/>
    <w:rsid w:val="00A4364B"/>
    <w:rsid w:val="00A43F74"/>
    <w:rsid w:val="00A44184"/>
    <w:rsid w:val="00A460F2"/>
    <w:rsid w:val="00A467A8"/>
    <w:rsid w:val="00A46D05"/>
    <w:rsid w:val="00A47728"/>
    <w:rsid w:val="00A5011E"/>
    <w:rsid w:val="00A50378"/>
    <w:rsid w:val="00A50D62"/>
    <w:rsid w:val="00A50FE0"/>
    <w:rsid w:val="00A51758"/>
    <w:rsid w:val="00A53E78"/>
    <w:rsid w:val="00A5438D"/>
    <w:rsid w:val="00A57264"/>
    <w:rsid w:val="00A603FC"/>
    <w:rsid w:val="00A60640"/>
    <w:rsid w:val="00A63369"/>
    <w:rsid w:val="00A65740"/>
    <w:rsid w:val="00A66370"/>
    <w:rsid w:val="00A676BA"/>
    <w:rsid w:val="00A747F2"/>
    <w:rsid w:val="00A773BE"/>
    <w:rsid w:val="00A80B0A"/>
    <w:rsid w:val="00A82906"/>
    <w:rsid w:val="00A82F54"/>
    <w:rsid w:val="00A83190"/>
    <w:rsid w:val="00A83593"/>
    <w:rsid w:val="00A83C15"/>
    <w:rsid w:val="00A83DD0"/>
    <w:rsid w:val="00A86A67"/>
    <w:rsid w:val="00A90ACB"/>
    <w:rsid w:val="00A92643"/>
    <w:rsid w:val="00A9333F"/>
    <w:rsid w:val="00A9347A"/>
    <w:rsid w:val="00A9514C"/>
    <w:rsid w:val="00A95B73"/>
    <w:rsid w:val="00A9758F"/>
    <w:rsid w:val="00AA2315"/>
    <w:rsid w:val="00AA3805"/>
    <w:rsid w:val="00AA4E5F"/>
    <w:rsid w:val="00AA6021"/>
    <w:rsid w:val="00AB0CE9"/>
    <w:rsid w:val="00AB2230"/>
    <w:rsid w:val="00AB39EC"/>
    <w:rsid w:val="00AB5AB6"/>
    <w:rsid w:val="00AB5B46"/>
    <w:rsid w:val="00AB5E3A"/>
    <w:rsid w:val="00AB62FF"/>
    <w:rsid w:val="00AC042C"/>
    <w:rsid w:val="00AC18BC"/>
    <w:rsid w:val="00AC2EB7"/>
    <w:rsid w:val="00AC4169"/>
    <w:rsid w:val="00AC61A2"/>
    <w:rsid w:val="00AC61E2"/>
    <w:rsid w:val="00AC63D9"/>
    <w:rsid w:val="00AC6926"/>
    <w:rsid w:val="00AC6BED"/>
    <w:rsid w:val="00AD00DF"/>
    <w:rsid w:val="00AD2F32"/>
    <w:rsid w:val="00AD42C9"/>
    <w:rsid w:val="00AD548F"/>
    <w:rsid w:val="00AD6D72"/>
    <w:rsid w:val="00AD6F0F"/>
    <w:rsid w:val="00AD6FFD"/>
    <w:rsid w:val="00AE0D73"/>
    <w:rsid w:val="00AE1467"/>
    <w:rsid w:val="00AE53A0"/>
    <w:rsid w:val="00AE667E"/>
    <w:rsid w:val="00AE75D1"/>
    <w:rsid w:val="00AF50FD"/>
    <w:rsid w:val="00AF6BBA"/>
    <w:rsid w:val="00AF75F7"/>
    <w:rsid w:val="00AF7F3C"/>
    <w:rsid w:val="00B00345"/>
    <w:rsid w:val="00B00D2C"/>
    <w:rsid w:val="00B018A0"/>
    <w:rsid w:val="00B03352"/>
    <w:rsid w:val="00B07D90"/>
    <w:rsid w:val="00B11BB3"/>
    <w:rsid w:val="00B11C4F"/>
    <w:rsid w:val="00B1354F"/>
    <w:rsid w:val="00B153BF"/>
    <w:rsid w:val="00B16AFF"/>
    <w:rsid w:val="00B1741D"/>
    <w:rsid w:val="00B20149"/>
    <w:rsid w:val="00B20388"/>
    <w:rsid w:val="00B21A86"/>
    <w:rsid w:val="00B22790"/>
    <w:rsid w:val="00B25F5B"/>
    <w:rsid w:val="00B264AC"/>
    <w:rsid w:val="00B26770"/>
    <w:rsid w:val="00B27251"/>
    <w:rsid w:val="00B31C53"/>
    <w:rsid w:val="00B324A8"/>
    <w:rsid w:val="00B35023"/>
    <w:rsid w:val="00B3558B"/>
    <w:rsid w:val="00B3565A"/>
    <w:rsid w:val="00B36851"/>
    <w:rsid w:val="00B36A6F"/>
    <w:rsid w:val="00B37F6C"/>
    <w:rsid w:val="00B4088A"/>
    <w:rsid w:val="00B415EE"/>
    <w:rsid w:val="00B41A3F"/>
    <w:rsid w:val="00B4210B"/>
    <w:rsid w:val="00B4352C"/>
    <w:rsid w:val="00B443C0"/>
    <w:rsid w:val="00B44A10"/>
    <w:rsid w:val="00B457FB"/>
    <w:rsid w:val="00B47453"/>
    <w:rsid w:val="00B500A4"/>
    <w:rsid w:val="00B5140B"/>
    <w:rsid w:val="00B52E31"/>
    <w:rsid w:val="00B53240"/>
    <w:rsid w:val="00B53B6B"/>
    <w:rsid w:val="00B54C87"/>
    <w:rsid w:val="00B56983"/>
    <w:rsid w:val="00B56FA5"/>
    <w:rsid w:val="00B57FA6"/>
    <w:rsid w:val="00B6120F"/>
    <w:rsid w:val="00B628D8"/>
    <w:rsid w:val="00B63E6D"/>
    <w:rsid w:val="00B63F9E"/>
    <w:rsid w:val="00B64F78"/>
    <w:rsid w:val="00B650A6"/>
    <w:rsid w:val="00B667B1"/>
    <w:rsid w:val="00B67060"/>
    <w:rsid w:val="00B6731A"/>
    <w:rsid w:val="00B67DA1"/>
    <w:rsid w:val="00B70B16"/>
    <w:rsid w:val="00B712A0"/>
    <w:rsid w:val="00B71654"/>
    <w:rsid w:val="00B722A0"/>
    <w:rsid w:val="00B72C72"/>
    <w:rsid w:val="00B730DA"/>
    <w:rsid w:val="00B736D3"/>
    <w:rsid w:val="00B743CE"/>
    <w:rsid w:val="00B75170"/>
    <w:rsid w:val="00B774A9"/>
    <w:rsid w:val="00B77D79"/>
    <w:rsid w:val="00B8055E"/>
    <w:rsid w:val="00B808C3"/>
    <w:rsid w:val="00B80FBB"/>
    <w:rsid w:val="00B8102C"/>
    <w:rsid w:val="00B83B6B"/>
    <w:rsid w:val="00B8400F"/>
    <w:rsid w:val="00B84072"/>
    <w:rsid w:val="00B869D1"/>
    <w:rsid w:val="00B87DF6"/>
    <w:rsid w:val="00B90655"/>
    <w:rsid w:val="00B91D29"/>
    <w:rsid w:val="00B92844"/>
    <w:rsid w:val="00B9664E"/>
    <w:rsid w:val="00B971A0"/>
    <w:rsid w:val="00B97635"/>
    <w:rsid w:val="00BA4BF3"/>
    <w:rsid w:val="00BA4CFD"/>
    <w:rsid w:val="00BA56BE"/>
    <w:rsid w:val="00BA7D10"/>
    <w:rsid w:val="00BB072A"/>
    <w:rsid w:val="00BB25F4"/>
    <w:rsid w:val="00BB2898"/>
    <w:rsid w:val="00BB2E43"/>
    <w:rsid w:val="00BB6531"/>
    <w:rsid w:val="00BB6E42"/>
    <w:rsid w:val="00BB6F00"/>
    <w:rsid w:val="00BC02DA"/>
    <w:rsid w:val="00BC2700"/>
    <w:rsid w:val="00BC2F58"/>
    <w:rsid w:val="00BC5082"/>
    <w:rsid w:val="00BC5BCF"/>
    <w:rsid w:val="00BD0A6E"/>
    <w:rsid w:val="00BD0D61"/>
    <w:rsid w:val="00BD158F"/>
    <w:rsid w:val="00BD1F37"/>
    <w:rsid w:val="00BD22D1"/>
    <w:rsid w:val="00BD3AC1"/>
    <w:rsid w:val="00BD49D8"/>
    <w:rsid w:val="00BD54FC"/>
    <w:rsid w:val="00BD66F2"/>
    <w:rsid w:val="00BD7A8F"/>
    <w:rsid w:val="00BE02CE"/>
    <w:rsid w:val="00BE4CF2"/>
    <w:rsid w:val="00BE6AA7"/>
    <w:rsid w:val="00BE6F5E"/>
    <w:rsid w:val="00BF2A2B"/>
    <w:rsid w:val="00BF3EDE"/>
    <w:rsid w:val="00BF40CF"/>
    <w:rsid w:val="00BF5140"/>
    <w:rsid w:val="00BF552F"/>
    <w:rsid w:val="00BF5C80"/>
    <w:rsid w:val="00BF6219"/>
    <w:rsid w:val="00BF6E51"/>
    <w:rsid w:val="00BF7091"/>
    <w:rsid w:val="00BF7583"/>
    <w:rsid w:val="00C00043"/>
    <w:rsid w:val="00C01281"/>
    <w:rsid w:val="00C01E31"/>
    <w:rsid w:val="00C0257F"/>
    <w:rsid w:val="00C031C7"/>
    <w:rsid w:val="00C0367F"/>
    <w:rsid w:val="00C03ACD"/>
    <w:rsid w:val="00C04951"/>
    <w:rsid w:val="00C05DAD"/>
    <w:rsid w:val="00C06A03"/>
    <w:rsid w:val="00C111A6"/>
    <w:rsid w:val="00C1125C"/>
    <w:rsid w:val="00C11AB7"/>
    <w:rsid w:val="00C12682"/>
    <w:rsid w:val="00C14D24"/>
    <w:rsid w:val="00C15F7C"/>
    <w:rsid w:val="00C20CD9"/>
    <w:rsid w:val="00C20EC3"/>
    <w:rsid w:val="00C234EA"/>
    <w:rsid w:val="00C270AB"/>
    <w:rsid w:val="00C270BB"/>
    <w:rsid w:val="00C32FB5"/>
    <w:rsid w:val="00C343D1"/>
    <w:rsid w:val="00C4070B"/>
    <w:rsid w:val="00C407A9"/>
    <w:rsid w:val="00C40A6B"/>
    <w:rsid w:val="00C44DF2"/>
    <w:rsid w:val="00C47B5D"/>
    <w:rsid w:val="00C47FF0"/>
    <w:rsid w:val="00C50953"/>
    <w:rsid w:val="00C50C17"/>
    <w:rsid w:val="00C53283"/>
    <w:rsid w:val="00C5665B"/>
    <w:rsid w:val="00C56DE4"/>
    <w:rsid w:val="00C65224"/>
    <w:rsid w:val="00C65B12"/>
    <w:rsid w:val="00C67455"/>
    <w:rsid w:val="00C70C21"/>
    <w:rsid w:val="00C70F2E"/>
    <w:rsid w:val="00C72539"/>
    <w:rsid w:val="00C73245"/>
    <w:rsid w:val="00C770D5"/>
    <w:rsid w:val="00C80329"/>
    <w:rsid w:val="00C81B50"/>
    <w:rsid w:val="00C82F5C"/>
    <w:rsid w:val="00C83545"/>
    <w:rsid w:val="00C846B6"/>
    <w:rsid w:val="00C9134A"/>
    <w:rsid w:val="00C921FB"/>
    <w:rsid w:val="00C92927"/>
    <w:rsid w:val="00C92BE4"/>
    <w:rsid w:val="00C95CD8"/>
    <w:rsid w:val="00C97AFF"/>
    <w:rsid w:val="00CA0821"/>
    <w:rsid w:val="00CA0EB7"/>
    <w:rsid w:val="00CA5C2C"/>
    <w:rsid w:val="00CA63FA"/>
    <w:rsid w:val="00CA6C23"/>
    <w:rsid w:val="00CB1462"/>
    <w:rsid w:val="00CB3A5E"/>
    <w:rsid w:val="00CB3DE0"/>
    <w:rsid w:val="00CB6A2A"/>
    <w:rsid w:val="00CB7125"/>
    <w:rsid w:val="00CB7275"/>
    <w:rsid w:val="00CB7EBC"/>
    <w:rsid w:val="00CC0435"/>
    <w:rsid w:val="00CC059B"/>
    <w:rsid w:val="00CC14AC"/>
    <w:rsid w:val="00CC167D"/>
    <w:rsid w:val="00CC7084"/>
    <w:rsid w:val="00CD560D"/>
    <w:rsid w:val="00CD56C5"/>
    <w:rsid w:val="00CD587A"/>
    <w:rsid w:val="00CE0797"/>
    <w:rsid w:val="00CE3623"/>
    <w:rsid w:val="00CE38FC"/>
    <w:rsid w:val="00CE5116"/>
    <w:rsid w:val="00CF1252"/>
    <w:rsid w:val="00CF1A77"/>
    <w:rsid w:val="00CF21AF"/>
    <w:rsid w:val="00CF2810"/>
    <w:rsid w:val="00CF2F95"/>
    <w:rsid w:val="00CF31BE"/>
    <w:rsid w:val="00CF70C5"/>
    <w:rsid w:val="00CF7A75"/>
    <w:rsid w:val="00D01C29"/>
    <w:rsid w:val="00D02A74"/>
    <w:rsid w:val="00D03A54"/>
    <w:rsid w:val="00D05292"/>
    <w:rsid w:val="00D060CD"/>
    <w:rsid w:val="00D061CF"/>
    <w:rsid w:val="00D10060"/>
    <w:rsid w:val="00D13F59"/>
    <w:rsid w:val="00D143C1"/>
    <w:rsid w:val="00D15E7E"/>
    <w:rsid w:val="00D20258"/>
    <w:rsid w:val="00D20AC4"/>
    <w:rsid w:val="00D24089"/>
    <w:rsid w:val="00D241BB"/>
    <w:rsid w:val="00D26CE5"/>
    <w:rsid w:val="00D27197"/>
    <w:rsid w:val="00D30EE3"/>
    <w:rsid w:val="00D34E29"/>
    <w:rsid w:val="00D35151"/>
    <w:rsid w:val="00D36B02"/>
    <w:rsid w:val="00D37C00"/>
    <w:rsid w:val="00D418BD"/>
    <w:rsid w:val="00D427B0"/>
    <w:rsid w:val="00D4725C"/>
    <w:rsid w:val="00D4790E"/>
    <w:rsid w:val="00D50C5D"/>
    <w:rsid w:val="00D50E3C"/>
    <w:rsid w:val="00D51D6C"/>
    <w:rsid w:val="00D52383"/>
    <w:rsid w:val="00D52F25"/>
    <w:rsid w:val="00D534A0"/>
    <w:rsid w:val="00D54250"/>
    <w:rsid w:val="00D54437"/>
    <w:rsid w:val="00D566CB"/>
    <w:rsid w:val="00D57A27"/>
    <w:rsid w:val="00D6144A"/>
    <w:rsid w:val="00D6164E"/>
    <w:rsid w:val="00D62C71"/>
    <w:rsid w:val="00D62DFC"/>
    <w:rsid w:val="00D6346F"/>
    <w:rsid w:val="00D65062"/>
    <w:rsid w:val="00D65608"/>
    <w:rsid w:val="00D6588B"/>
    <w:rsid w:val="00D65FBF"/>
    <w:rsid w:val="00D663C6"/>
    <w:rsid w:val="00D66F71"/>
    <w:rsid w:val="00D701C3"/>
    <w:rsid w:val="00D74715"/>
    <w:rsid w:val="00D75A20"/>
    <w:rsid w:val="00D76489"/>
    <w:rsid w:val="00D77556"/>
    <w:rsid w:val="00D775EE"/>
    <w:rsid w:val="00D82F1F"/>
    <w:rsid w:val="00D845CC"/>
    <w:rsid w:val="00D84758"/>
    <w:rsid w:val="00D867AA"/>
    <w:rsid w:val="00D9034B"/>
    <w:rsid w:val="00D9054B"/>
    <w:rsid w:val="00D911EC"/>
    <w:rsid w:val="00D94316"/>
    <w:rsid w:val="00D94F3C"/>
    <w:rsid w:val="00D959ED"/>
    <w:rsid w:val="00D96C4A"/>
    <w:rsid w:val="00D973EC"/>
    <w:rsid w:val="00D9756E"/>
    <w:rsid w:val="00DA1260"/>
    <w:rsid w:val="00DA3FAE"/>
    <w:rsid w:val="00DA6D84"/>
    <w:rsid w:val="00DA73EC"/>
    <w:rsid w:val="00DB0D14"/>
    <w:rsid w:val="00DB119D"/>
    <w:rsid w:val="00DB1791"/>
    <w:rsid w:val="00DB286D"/>
    <w:rsid w:val="00DB39CE"/>
    <w:rsid w:val="00DB3DD0"/>
    <w:rsid w:val="00DB4E63"/>
    <w:rsid w:val="00DB5241"/>
    <w:rsid w:val="00DB5C9E"/>
    <w:rsid w:val="00DB5D10"/>
    <w:rsid w:val="00DB62AF"/>
    <w:rsid w:val="00DC2681"/>
    <w:rsid w:val="00DC3899"/>
    <w:rsid w:val="00DC6031"/>
    <w:rsid w:val="00DC62CE"/>
    <w:rsid w:val="00DD0184"/>
    <w:rsid w:val="00DD0577"/>
    <w:rsid w:val="00DD1348"/>
    <w:rsid w:val="00DD1EC7"/>
    <w:rsid w:val="00DD41F7"/>
    <w:rsid w:val="00DD5712"/>
    <w:rsid w:val="00DD68CF"/>
    <w:rsid w:val="00DD756F"/>
    <w:rsid w:val="00DD790E"/>
    <w:rsid w:val="00DD7B14"/>
    <w:rsid w:val="00DD7EA5"/>
    <w:rsid w:val="00DE0941"/>
    <w:rsid w:val="00DE1B98"/>
    <w:rsid w:val="00DE2A07"/>
    <w:rsid w:val="00DE2F0F"/>
    <w:rsid w:val="00DE3386"/>
    <w:rsid w:val="00DE4532"/>
    <w:rsid w:val="00DE713A"/>
    <w:rsid w:val="00DE7697"/>
    <w:rsid w:val="00DE783C"/>
    <w:rsid w:val="00DF0A94"/>
    <w:rsid w:val="00DF1535"/>
    <w:rsid w:val="00DF26C3"/>
    <w:rsid w:val="00DF2A6D"/>
    <w:rsid w:val="00DF3BD0"/>
    <w:rsid w:val="00DF4049"/>
    <w:rsid w:val="00DF4BB0"/>
    <w:rsid w:val="00DF5068"/>
    <w:rsid w:val="00DF5107"/>
    <w:rsid w:val="00DF6BFE"/>
    <w:rsid w:val="00DF764B"/>
    <w:rsid w:val="00DF7EA1"/>
    <w:rsid w:val="00E00299"/>
    <w:rsid w:val="00E012B7"/>
    <w:rsid w:val="00E01501"/>
    <w:rsid w:val="00E021B7"/>
    <w:rsid w:val="00E023C5"/>
    <w:rsid w:val="00E028FA"/>
    <w:rsid w:val="00E02FCA"/>
    <w:rsid w:val="00E03DE1"/>
    <w:rsid w:val="00E050E1"/>
    <w:rsid w:val="00E10204"/>
    <w:rsid w:val="00E11F0D"/>
    <w:rsid w:val="00E136E2"/>
    <w:rsid w:val="00E13AC7"/>
    <w:rsid w:val="00E13FAE"/>
    <w:rsid w:val="00E14B68"/>
    <w:rsid w:val="00E153DE"/>
    <w:rsid w:val="00E256BC"/>
    <w:rsid w:val="00E25B34"/>
    <w:rsid w:val="00E2795D"/>
    <w:rsid w:val="00E3051E"/>
    <w:rsid w:val="00E30F9E"/>
    <w:rsid w:val="00E318EA"/>
    <w:rsid w:val="00E328B7"/>
    <w:rsid w:val="00E33B65"/>
    <w:rsid w:val="00E33F1F"/>
    <w:rsid w:val="00E35342"/>
    <w:rsid w:val="00E3796C"/>
    <w:rsid w:val="00E400B6"/>
    <w:rsid w:val="00E4394D"/>
    <w:rsid w:val="00E44AD3"/>
    <w:rsid w:val="00E456DD"/>
    <w:rsid w:val="00E45F49"/>
    <w:rsid w:val="00E461A1"/>
    <w:rsid w:val="00E47065"/>
    <w:rsid w:val="00E47E81"/>
    <w:rsid w:val="00E52F6C"/>
    <w:rsid w:val="00E541B6"/>
    <w:rsid w:val="00E55D04"/>
    <w:rsid w:val="00E574D8"/>
    <w:rsid w:val="00E57C0D"/>
    <w:rsid w:val="00E60ECD"/>
    <w:rsid w:val="00E63A1F"/>
    <w:rsid w:val="00E63D92"/>
    <w:rsid w:val="00E63DD7"/>
    <w:rsid w:val="00E644F2"/>
    <w:rsid w:val="00E64B47"/>
    <w:rsid w:val="00E669EC"/>
    <w:rsid w:val="00E74CEA"/>
    <w:rsid w:val="00E75441"/>
    <w:rsid w:val="00E75482"/>
    <w:rsid w:val="00E758EC"/>
    <w:rsid w:val="00E802D5"/>
    <w:rsid w:val="00E8143C"/>
    <w:rsid w:val="00E8272F"/>
    <w:rsid w:val="00E82918"/>
    <w:rsid w:val="00E838D1"/>
    <w:rsid w:val="00E84236"/>
    <w:rsid w:val="00E84F19"/>
    <w:rsid w:val="00E86978"/>
    <w:rsid w:val="00E87BCB"/>
    <w:rsid w:val="00E9252B"/>
    <w:rsid w:val="00E93E82"/>
    <w:rsid w:val="00E946AF"/>
    <w:rsid w:val="00E94EFF"/>
    <w:rsid w:val="00E95614"/>
    <w:rsid w:val="00E972A3"/>
    <w:rsid w:val="00EA172D"/>
    <w:rsid w:val="00EA19A5"/>
    <w:rsid w:val="00EA42C9"/>
    <w:rsid w:val="00EA437E"/>
    <w:rsid w:val="00EA45FA"/>
    <w:rsid w:val="00EA5A5F"/>
    <w:rsid w:val="00EA5AA9"/>
    <w:rsid w:val="00EA6BA2"/>
    <w:rsid w:val="00EC0F70"/>
    <w:rsid w:val="00EC3D9D"/>
    <w:rsid w:val="00EC46DE"/>
    <w:rsid w:val="00EC4CBA"/>
    <w:rsid w:val="00EC776E"/>
    <w:rsid w:val="00EC7C79"/>
    <w:rsid w:val="00ED2359"/>
    <w:rsid w:val="00ED362A"/>
    <w:rsid w:val="00ED535F"/>
    <w:rsid w:val="00ED6F9E"/>
    <w:rsid w:val="00ED7AE5"/>
    <w:rsid w:val="00ED7F82"/>
    <w:rsid w:val="00EE1517"/>
    <w:rsid w:val="00EE195A"/>
    <w:rsid w:val="00EE2A8F"/>
    <w:rsid w:val="00EE7396"/>
    <w:rsid w:val="00EF0349"/>
    <w:rsid w:val="00EF06DF"/>
    <w:rsid w:val="00EF13F1"/>
    <w:rsid w:val="00EF1A37"/>
    <w:rsid w:val="00EF1A83"/>
    <w:rsid w:val="00EF370E"/>
    <w:rsid w:val="00EF3CD6"/>
    <w:rsid w:val="00EF48F2"/>
    <w:rsid w:val="00EF5956"/>
    <w:rsid w:val="00F003BC"/>
    <w:rsid w:val="00F027AB"/>
    <w:rsid w:val="00F03F4D"/>
    <w:rsid w:val="00F04E41"/>
    <w:rsid w:val="00F0518D"/>
    <w:rsid w:val="00F06728"/>
    <w:rsid w:val="00F10F7E"/>
    <w:rsid w:val="00F12C32"/>
    <w:rsid w:val="00F14290"/>
    <w:rsid w:val="00F14481"/>
    <w:rsid w:val="00F14E96"/>
    <w:rsid w:val="00F16D54"/>
    <w:rsid w:val="00F178D7"/>
    <w:rsid w:val="00F20087"/>
    <w:rsid w:val="00F21621"/>
    <w:rsid w:val="00F23A7A"/>
    <w:rsid w:val="00F24963"/>
    <w:rsid w:val="00F25F40"/>
    <w:rsid w:val="00F33F95"/>
    <w:rsid w:val="00F354AA"/>
    <w:rsid w:val="00F3726B"/>
    <w:rsid w:val="00F372A3"/>
    <w:rsid w:val="00F4086B"/>
    <w:rsid w:val="00F4188C"/>
    <w:rsid w:val="00F420B2"/>
    <w:rsid w:val="00F426EC"/>
    <w:rsid w:val="00F42E44"/>
    <w:rsid w:val="00F43B0E"/>
    <w:rsid w:val="00F44AB8"/>
    <w:rsid w:val="00F50827"/>
    <w:rsid w:val="00F50C9D"/>
    <w:rsid w:val="00F50EEB"/>
    <w:rsid w:val="00F51ED5"/>
    <w:rsid w:val="00F532CC"/>
    <w:rsid w:val="00F5384F"/>
    <w:rsid w:val="00F54642"/>
    <w:rsid w:val="00F5530F"/>
    <w:rsid w:val="00F55318"/>
    <w:rsid w:val="00F618BD"/>
    <w:rsid w:val="00F63BFD"/>
    <w:rsid w:val="00F64834"/>
    <w:rsid w:val="00F65AA1"/>
    <w:rsid w:val="00F70348"/>
    <w:rsid w:val="00F71640"/>
    <w:rsid w:val="00F770A4"/>
    <w:rsid w:val="00F77964"/>
    <w:rsid w:val="00F800BA"/>
    <w:rsid w:val="00F819F5"/>
    <w:rsid w:val="00F821DF"/>
    <w:rsid w:val="00F839D3"/>
    <w:rsid w:val="00F865E8"/>
    <w:rsid w:val="00F86698"/>
    <w:rsid w:val="00F868A9"/>
    <w:rsid w:val="00F9111B"/>
    <w:rsid w:val="00F9151B"/>
    <w:rsid w:val="00F92261"/>
    <w:rsid w:val="00F94621"/>
    <w:rsid w:val="00F95689"/>
    <w:rsid w:val="00FA0DE8"/>
    <w:rsid w:val="00FA2AE5"/>
    <w:rsid w:val="00FA305C"/>
    <w:rsid w:val="00FA334C"/>
    <w:rsid w:val="00FA3E4C"/>
    <w:rsid w:val="00FA49E7"/>
    <w:rsid w:val="00FA56B9"/>
    <w:rsid w:val="00FA5DFC"/>
    <w:rsid w:val="00FA76A0"/>
    <w:rsid w:val="00FA76BC"/>
    <w:rsid w:val="00FA7929"/>
    <w:rsid w:val="00FB0C0A"/>
    <w:rsid w:val="00FB10AD"/>
    <w:rsid w:val="00FB1B6B"/>
    <w:rsid w:val="00FB23D7"/>
    <w:rsid w:val="00FB2FC6"/>
    <w:rsid w:val="00FB31C2"/>
    <w:rsid w:val="00FB3E8B"/>
    <w:rsid w:val="00FB4468"/>
    <w:rsid w:val="00FB476B"/>
    <w:rsid w:val="00FB5329"/>
    <w:rsid w:val="00FB57D8"/>
    <w:rsid w:val="00FB77A9"/>
    <w:rsid w:val="00FC2C5E"/>
    <w:rsid w:val="00FC3AED"/>
    <w:rsid w:val="00FC3B36"/>
    <w:rsid w:val="00FC3FE9"/>
    <w:rsid w:val="00FC6317"/>
    <w:rsid w:val="00FC665C"/>
    <w:rsid w:val="00FD1B48"/>
    <w:rsid w:val="00FD2023"/>
    <w:rsid w:val="00FD3AF4"/>
    <w:rsid w:val="00FD5770"/>
    <w:rsid w:val="00FD6A47"/>
    <w:rsid w:val="00FE020F"/>
    <w:rsid w:val="00FE0A27"/>
    <w:rsid w:val="00FE0D7C"/>
    <w:rsid w:val="00FE0EB9"/>
    <w:rsid w:val="00FE194C"/>
    <w:rsid w:val="00FE2BD6"/>
    <w:rsid w:val="00FE4C70"/>
    <w:rsid w:val="00FF0601"/>
    <w:rsid w:val="00FF0B14"/>
    <w:rsid w:val="00FF0E4C"/>
    <w:rsid w:val="00FF3B5C"/>
    <w:rsid w:val="00FF507B"/>
    <w:rsid w:val="00FF519E"/>
    <w:rsid w:val="00FF59CE"/>
    <w:rsid w:val="00FF6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A457DD5"/>
  <w15:docId w15:val="{AA3F42FC-6069-4F1B-B707-07EEEA512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0149"/>
    <w:pPr>
      <w:jc w:val="both"/>
    </w:pPr>
    <w:rPr>
      <w:color w:val="000000" w:themeColor="text1"/>
    </w:rPr>
  </w:style>
  <w:style w:type="paragraph" w:styleId="Ttulo1">
    <w:name w:val="heading 1"/>
    <w:aliases w:val="Título 1 Adexus"/>
    <w:basedOn w:val="Normal"/>
    <w:next w:val="Normal"/>
    <w:link w:val="Ttulo1Car"/>
    <w:autoRedefine/>
    <w:uiPriority w:val="9"/>
    <w:qFormat/>
    <w:rsid w:val="00295371"/>
    <w:pPr>
      <w:keepNext/>
      <w:keepLines/>
      <w:numPr>
        <w:numId w:val="1"/>
      </w:numPr>
      <w:tabs>
        <w:tab w:val="left" w:pos="709"/>
      </w:tabs>
      <w:spacing w:before="240" w:after="120" w:line="256" w:lineRule="auto"/>
      <w:outlineLvl w:val="0"/>
    </w:pPr>
    <w:rPr>
      <w:rFonts w:ascii="Alliance Platt Bold" w:eastAsiaTheme="majorEastAsia" w:hAnsi="Alliance Platt Bold" w:cs="Arial"/>
      <w:color w:val="3264F9"/>
      <w:sz w:val="24"/>
      <w:szCs w:val="24"/>
    </w:rPr>
  </w:style>
  <w:style w:type="paragraph" w:styleId="Ttulo2">
    <w:name w:val="heading 2"/>
    <w:aliases w:val="Título 2 Adexus"/>
    <w:basedOn w:val="Normal"/>
    <w:next w:val="Normal"/>
    <w:link w:val="Ttulo2Car"/>
    <w:autoRedefine/>
    <w:uiPriority w:val="9"/>
    <w:unhideWhenUsed/>
    <w:qFormat/>
    <w:rsid w:val="00330F0D"/>
    <w:pPr>
      <w:keepNext/>
      <w:keepLines/>
      <w:numPr>
        <w:ilvl w:val="1"/>
        <w:numId w:val="1"/>
      </w:numPr>
      <w:spacing w:before="240" w:after="120" w:line="256" w:lineRule="auto"/>
      <w:ind w:left="567"/>
      <w:outlineLvl w:val="1"/>
    </w:pPr>
    <w:rPr>
      <w:rFonts w:ascii="Alliance Platt Bold" w:eastAsiaTheme="majorEastAsia" w:hAnsi="Alliance Platt Bold" w:cs="Arial"/>
      <w:color w:val="3264F9"/>
    </w:rPr>
  </w:style>
  <w:style w:type="paragraph" w:styleId="Ttulo3">
    <w:name w:val="heading 3"/>
    <w:aliases w:val="Título 3 Adexus"/>
    <w:basedOn w:val="Normal"/>
    <w:next w:val="Normal"/>
    <w:link w:val="Ttulo3Car"/>
    <w:uiPriority w:val="9"/>
    <w:unhideWhenUsed/>
    <w:qFormat/>
    <w:rsid w:val="001C2BB4"/>
    <w:pPr>
      <w:keepNext/>
      <w:keepLines/>
      <w:numPr>
        <w:ilvl w:val="2"/>
        <w:numId w:val="1"/>
      </w:numPr>
      <w:tabs>
        <w:tab w:val="left" w:pos="1843"/>
      </w:tabs>
      <w:spacing w:before="240" w:after="120" w:line="257" w:lineRule="auto"/>
      <w:jc w:val="left"/>
      <w:outlineLvl w:val="2"/>
    </w:pPr>
    <w:rPr>
      <w:rFonts w:ascii="Arial" w:eastAsiaTheme="majorEastAsia" w:hAnsi="Arial" w:cstheme="majorBidi"/>
      <w:b/>
      <w:color w:val="3264F9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B64F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">
    <w:name w:val="Title"/>
    <w:basedOn w:val="Normal"/>
    <w:next w:val="Normal"/>
    <w:link w:val="TtuloCar"/>
    <w:uiPriority w:val="10"/>
    <w:qFormat/>
    <w:rsid w:val="00B64F78"/>
    <w:pPr>
      <w:spacing w:before="240" w:after="240" w:line="240" w:lineRule="auto"/>
      <w:contextualSpacing/>
    </w:pPr>
    <w:rPr>
      <w:rFonts w:asciiTheme="majorHAnsi" w:eastAsiaTheme="majorEastAsia" w:hAnsiTheme="majorHAnsi" w:cstheme="majorBidi"/>
      <w:b/>
      <w:color w:val="154365"/>
      <w:spacing w:val="-10"/>
      <w:kern w:val="28"/>
      <w:sz w:val="32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B64F78"/>
    <w:rPr>
      <w:rFonts w:asciiTheme="majorHAnsi" w:eastAsiaTheme="majorEastAsia" w:hAnsiTheme="majorHAnsi" w:cstheme="majorBidi"/>
      <w:b/>
      <w:color w:val="154365"/>
      <w:spacing w:val="-10"/>
      <w:kern w:val="28"/>
      <w:sz w:val="32"/>
      <w:szCs w:val="56"/>
    </w:rPr>
  </w:style>
  <w:style w:type="paragraph" w:styleId="TDC1">
    <w:name w:val="toc 1"/>
    <w:basedOn w:val="Normal"/>
    <w:next w:val="Normal"/>
    <w:autoRedefine/>
    <w:uiPriority w:val="39"/>
    <w:unhideWhenUsed/>
    <w:rsid w:val="009109E6"/>
    <w:pPr>
      <w:tabs>
        <w:tab w:val="left" w:pos="567"/>
        <w:tab w:val="right" w:leader="dot" w:pos="8494"/>
      </w:tabs>
      <w:spacing w:after="100"/>
      <w:ind w:left="397" w:hanging="397"/>
    </w:pPr>
  </w:style>
  <w:style w:type="paragraph" w:styleId="TDC2">
    <w:name w:val="toc 2"/>
    <w:basedOn w:val="Normal"/>
    <w:next w:val="Normal"/>
    <w:autoRedefine/>
    <w:uiPriority w:val="39"/>
    <w:unhideWhenUsed/>
    <w:rsid w:val="00B64F78"/>
    <w:pPr>
      <w:spacing w:after="100"/>
      <w:ind w:left="850" w:hanging="425"/>
    </w:pPr>
  </w:style>
  <w:style w:type="character" w:styleId="Hipervnculo">
    <w:name w:val="Hyperlink"/>
    <w:basedOn w:val="Fuentedeprrafopredeter"/>
    <w:uiPriority w:val="99"/>
    <w:unhideWhenUsed/>
    <w:rsid w:val="00B64F78"/>
    <w:rPr>
      <w:color w:val="0563C1" w:themeColor="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B64F78"/>
    <w:rPr>
      <w:color w:val="808080"/>
    </w:rPr>
  </w:style>
  <w:style w:type="paragraph" w:styleId="Encabezado">
    <w:name w:val="header"/>
    <w:basedOn w:val="Normal"/>
    <w:link w:val="EncabezadoCar"/>
    <w:uiPriority w:val="99"/>
    <w:unhideWhenUsed/>
    <w:rsid w:val="00B64F7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64F78"/>
    <w:rPr>
      <w:color w:val="404040" w:themeColor="text1" w:themeTint="BF"/>
    </w:rPr>
  </w:style>
  <w:style w:type="paragraph" w:styleId="Piedepgina">
    <w:name w:val="footer"/>
    <w:basedOn w:val="Normal"/>
    <w:link w:val="PiedepginaCar"/>
    <w:uiPriority w:val="99"/>
    <w:unhideWhenUsed/>
    <w:rsid w:val="00B64F7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64F78"/>
    <w:rPr>
      <w:color w:val="404040" w:themeColor="text1" w:themeTint="BF"/>
    </w:rPr>
  </w:style>
  <w:style w:type="character" w:customStyle="1" w:styleId="Ttulo1Car">
    <w:name w:val="Título 1 Car"/>
    <w:aliases w:val="Título 1 Adexus Car"/>
    <w:basedOn w:val="Fuentedeprrafopredeter"/>
    <w:link w:val="Ttulo1"/>
    <w:uiPriority w:val="9"/>
    <w:rsid w:val="00295371"/>
    <w:rPr>
      <w:rFonts w:ascii="Alliance Platt Bold" w:eastAsiaTheme="majorEastAsia" w:hAnsi="Alliance Platt Bold" w:cs="Arial"/>
      <w:color w:val="3264F9"/>
      <w:sz w:val="24"/>
      <w:szCs w:val="24"/>
    </w:rPr>
  </w:style>
  <w:style w:type="character" w:customStyle="1" w:styleId="Ttulo2Car">
    <w:name w:val="Título 2 Car"/>
    <w:aliases w:val="Título 2 Adexus Car"/>
    <w:basedOn w:val="Fuentedeprrafopredeter"/>
    <w:link w:val="Ttulo2"/>
    <w:uiPriority w:val="9"/>
    <w:rsid w:val="00330F0D"/>
    <w:rPr>
      <w:rFonts w:ascii="Alliance Platt Bold" w:eastAsiaTheme="majorEastAsia" w:hAnsi="Alliance Platt Bold" w:cs="Arial"/>
      <w:color w:val="3264F9"/>
    </w:rPr>
  </w:style>
  <w:style w:type="character" w:customStyle="1" w:styleId="Ttulo3Car">
    <w:name w:val="Título 3 Car"/>
    <w:aliases w:val="Título 3 Adexus Car"/>
    <w:basedOn w:val="Fuentedeprrafopredeter"/>
    <w:link w:val="Ttulo3"/>
    <w:uiPriority w:val="9"/>
    <w:rsid w:val="001C2BB4"/>
    <w:rPr>
      <w:rFonts w:ascii="Arial" w:eastAsiaTheme="majorEastAsia" w:hAnsi="Arial" w:cstheme="majorBidi"/>
      <w:b/>
      <w:color w:val="3264F9"/>
      <w:szCs w:val="24"/>
    </w:rPr>
  </w:style>
  <w:style w:type="paragraph" w:styleId="Prrafodelista">
    <w:name w:val="List Paragraph"/>
    <w:aliases w:val="Capítulo,Párrafo de lista2,Titulo1"/>
    <w:basedOn w:val="Normal"/>
    <w:link w:val="PrrafodelistaCar"/>
    <w:uiPriority w:val="34"/>
    <w:qFormat/>
    <w:rsid w:val="00B64F78"/>
    <w:pPr>
      <w:spacing w:line="256" w:lineRule="auto"/>
      <w:ind w:left="720"/>
      <w:contextualSpacing/>
      <w:jc w:val="left"/>
    </w:pPr>
    <w:rPr>
      <w:color w:val="auto"/>
    </w:rPr>
  </w:style>
  <w:style w:type="paragraph" w:customStyle="1" w:styleId="Cuerpo01">
    <w:name w:val="Cuerpo01"/>
    <w:basedOn w:val="Normal"/>
    <w:qFormat/>
    <w:rsid w:val="00B64F78"/>
    <w:pPr>
      <w:spacing w:after="120" w:line="360" w:lineRule="auto"/>
      <w:ind w:left="360"/>
    </w:pPr>
    <w:rPr>
      <w:rFonts w:ascii="Calibri" w:eastAsia="Times New Roman" w:hAnsi="Calibri" w:cs="Calibri"/>
      <w:color w:val="auto"/>
      <w:lang w:val="es-ES"/>
    </w:rPr>
  </w:style>
  <w:style w:type="paragraph" w:styleId="TDC3">
    <w:name w:val="toc 3"/>
    <w:basedOn w:val="Normal"/>
    <w:next w:val="Normal"/>
    <w:autoRedefine/>
    <w:uiPriority w:val="39"/>
    <w:unhideWhenUsed/>
    <w:rsid w:val="007D7494"/>
    <w:pPr>
      <w:spacing w:after="100"/>
      <w:ind w:left="440"/>
    </w:pPr>
  </w:style>
  <w:style w:type="table" w:styleId="Tablaconcuadrcula1clara-nfasis1">
    <w:name w:val="Grid Table 1 Light Accent 1"/>
    <w:basedOn w:val="Tablanormal"/>
    <w:uiPriority w:val="46"/>
    <w:rsid w:val="0073725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PrrafodelistaCar">
    <w:name w:val="Párrafo de lista Car"/>
    <w:aliases w:val="Capítulo Car,Párrafo de lista2 Car,Titulo1 Car"/>
    <w:link w:val="Prrafodelista"/>
    <w:uiPriority w:val="34"/>
    <w:locked/>
    <w:rsid w:val="006A4DC0"/>
  </w:style>
  <w:style w:type="paragraph" w:styleId="NormalWeb">
    <w:name w:val="Normal (Web)"/>
    <w:basedOn w:val="Normal"/>
    <w:uiPriority w:val="99"/>
    <w:unhideWhenUsed/>
    <w:rsid w:val="00FC2C5E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color w:val="auto"/>
      <w:sz w:val="24"/>
      <w:szCs w:val="24"/>
      <w:lang w:eastAsia="es-PE"/>
    </w:rPr>
  </w:style>
  <w:style w:type="paragraph" w:styleId="TDC4">
    <w:name w:val="toc 4"/>
    <w:basedOn w:val="Normal"/>
    <w:next w:val="Normal"/>
    <w:autoRedefine/>
    <w:uiPriority w:val="39"/>
    <w:unhideWhenUsed/>
    <w:rsid w:val="00112C9D"/>
    <w:pPr>
      <w:spacing w:after="100" w:line="278" w:lineRule="auto"/>
      <w:ind w:left="720"/>
      <w:jc w:val="left"/>
    </w:pPr>
    <w:rPr>
      <w:rFonts w:eastAsiaTheme="minorEastAsia"/>
      <w:color w:val="auto"/>
      <w:kern w:val="2"/>
      <w:sz w:val="24"/>
      <w:szCs w:val="24"/>
      <w:lang w:eastAsia="es-PE"/>
      <w14:ligatures w14:val="standardContextual"/>
    </w:rPr>
  </w:style>
  <w:style w:type="paragraph" w:styleId="TDC5">
    <w:name w:val="toc 5"/>
    <w:basedOn w:val="Normal"/>
    <w:next w:val="Normal"/>
    <w:autoRedefine/>
    <w:uiPriority w:val="39"/>
    <w:unhideWhenUsed/>
    <w:rsid w:val="00112C9D"/>
    <w:pPr>
      <w:spacing w:after="100" w:line="278" w:lineRule="auto"/>
      <w:ind w:left="960"/>
      <w:jc w:val="left"/>
    </w:pPr>
    <w:rPr>
      <w:rFonts w:eastAsiaTheme="minorEastAsia"/>
      <w:color w:val="auto"/>
      <w:kern w:val="2"/>
      <w:sz w:val="24"/>
      <w:szCs w:val="24"/>
      <w:lang w:eastAsia="es-PE"/>
      <w14:ligatures w14:val="standardContextual"/>
    </w:rPr>
  </w:style>
  <w:style w:type="paragraph" w:styleId="TDC6">
    <w:name w:val="toc 6"/>
    <w:basedOn w:val="Normal"/>
    <w:next w:val="Normal"/>
    <w:autoRedefine/>
    <w:uiPriority w:val="39"/>
    <w:unhideWhenUsed/>
    <w:rsid w:val="00112C9D"/>
    <w:pPr>
      <w:spacing w:after="100" w:line="278" w:lineRule="auto"/>
      <w:ind w:left="1200"/>
      <w:jc w:val="left"/>
    </w:pPr>
    <w:rPr>
      <w:rFonts w:eastAsiaTheme="minorEastAsia"/>
      <w:color w:val="auto"/>
      <w:kern w:val="2"/>
      <w:sz w:val="24"/>
      <w:szCs w:val="24"/>
      <w:lang w:eastAsia="es-PE"/>
      <w14:ligatures w14:val="standardContextual"/>
    </w:rPr>
  </w:style>
  <w:style w:type="paragraph" w:styleId="TDC7">
    <w:name w:val="toc 7"/>
    <w:basedOn w:val="Normal"/>
    <w:next w:val="Normal"/>
    <w:autoRedefine/>
    <w:uiPriority w:val="39"/>
    <w:unhideWhenUsed/>
    <w:rsid w:val="00112C9D"/>
    <w:pPr>
      <w:spacing w:after="100" w:line="278" w:lineRule="auto"/>
      <w:ind w:left="1440"/>
      <w:jc w:val="left"/>
    </w:pPr>
    <w:rPr>
      <w:rFonts w:eastAsiaTheme="minorEastAsia"/>
      <w:color w:val="auto"/>
      <w:kern w:val="2"/>
      <w:sz w:val="24"/>
      <w:szCs w:val="24"/>
      <w:lang w:eastAsia="es-PE"/>
      <w14:ligatures w14:val="standardContextual"/>
    </w:rPr>
  </w:style>
  <w:style w:type="paragraph" w:styleId="TDC8">
    <w:name w:val="toc 8"/>
    <w:basedOn w:val="Normal"/>
    <w:next w:val="Normal"/>
    <w:autoRedefine/>
    <w:uiPriority w:val="39"/>
    <w:unhideWhenUsed/>
    <w:rsid w:val="00112C9D"/>
    <w:pPr>
      <w:spacing w:after="100" w:line="278" w:lineRule="auto"/>
      <w:ind w:left="1680"/>
      <w:jc w:val="left"/>
    </w:pPr>
    <w:rPr>
      <w:rFonts w:eastAsiaTheme="minorEastAsia"/>
      <w:color w:val="auto"/>
      <w:kern w:val="2"/>
      <w:sz w:val="24"/>
      <w:szCs w:val="24"/>
      <w:lang w:eastAsia="es-PE"/>
      <w14:ligatures w14:val="standardContextual"/>
    </w:rPr>
  </w:style>
  <w:style w:type="paragraph" w:styleId="TDC9">
    <w:name w:val="toc 9"/>
    <w:basedOn w:val="Normal"/>
    <w:next w:val="Normal"/>
    <w:autoRedefine/>
    <w:uiPriority w:val="39"/>
    <w:unhideWhenUsed/>
    <w:rsid w:val="00112C9D"/>
    <w:pPr>
      <w:spacing w:after="100" w:line="278" w:lineRule="auto"/>
      <w:ind w:left="1920"/>
      <w:jc w:val="left"/>
    </w:pPr>
    <w:rPr>
      <w:rFonts w:eastAsiaTheme="minorEastAsia"/>
      <w:color w:val="auto"/>
      <w:kern w:val="2"/>
      <w:sz w:val="24"/>
      <w:szCs w:val="24"/>
      <w:lang w:eastAsia="es-PE"/>
      <w14:ligatures w14:val="standardContextual"/>
    </w:rPr>
  </w:style>
  <w:style w:type="character" w:styleId="Mencinsinresolver">
    <w:name w:val="Unresolved Mention"/>
    <w:basedOn w:val="Fuentedeprrafopredeter"/>
    <w:uiPriority w:val="99"/>
    <w:semiHidden/>
    <w:unhideWhenUsed/>
    <w:rsid w:val="00112C9D"/>
    <w:rPr>
      <w:color w:val="605E5C"/>
      <w:shd w:val="clear" w:color="auto" w:fill="E1DFDD"/>
    </w:rPr>
  </w:style>
  <w:style w:type="character" w:styleId="Refdecomentario">
    <w:name w:val="annotation reference"/>
    <w:basedOn w:val="Fuentedeprrafopredeter"/>
    <w:uiPriority w:val="99"/>
    <w:semiHidden/>
    <w:unhideWhenUsed/>
    <w:rsid w:val="001D494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1D4949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1D4949"/>
    <w:rPr>
      <w:color w:val="000000" w:themeColor="text1"/>
      <w:sz w:val="20"/>
      <w:szCs w:val="20"/>
    </w:rPr>
  </w:style>
  <w:style w:type="paragraph" w:styleId="TtuloTDC">
    <w:name w:val="TOC Heading"/>
    <w:basedOn w:val="Ttulo1"/>
    <w:next w:val="Normal"/>
    <w:uiPriority w:val="39"/>
    <w:unhideWhenUsed/>
    <w:qFormat/>
    <w:rsid w:val="00581F6B"/>
    <w:pPr>
      <w:numPr>
        <w:numId w:val="0"/>
      </w:numPr>
      <w:tabs>
        <w:tab w:val="clear" w:pos="709"/>
      </w:tabs>
      <w:spacing w:after="0" w:line="259" w:lineRule="auto"/>
      <w:jc w:val="left"/>
      <w:outlineLvl w:val="9"/>
    </w:pPr>
    <w:rPr>
      <w:rFonts w:asciiTheme="majorHAnsi" w:hAnsiTheme="majorHAnsi" w:cstheme="majorBidi"/>
      <w:color w:val="2F5496" w:themeColor="accent1" w:themeShade="BF"/>
      <w:sz w:val="32"/>
      <w:szCs w:val="32"/>
      <w:lang w:eastAsia="es-P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42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82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94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36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63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57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1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23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6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9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lopez\AppData\Local\Microsoft\Windows\INetCache\Content.Outlook\UX04O3UN\@PRO-SG-000%20Mejora_modelo-original_ok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0C019C53530724F82230DFB8AB2B50D" ma:contentTypeVersion="0" ma:contentTypeDescription="Crear nuevo documento." ma:contentTypeScope="" ma:versionID="8a7dc24228b60a163a0e034ec1d69be0">
  <xsd:schema xmlns:xsd="http://www.w3.org/2001/XMLSchema" xmlns:xs="http://www.w3.org/2001/XMLSchema" xmlns:p="http://schemas.microsoft.com/office/2006/metadata/properties" xmlns:ns2="53edd1cc-689a-49d8-a30a-bc4d57d7af9b" targetNamespace="http://schemas.microsoft.com/office/2006/metadata/properties" ma:root="true" ma:fieldsID="4ac0f6dd4e654ab5edb34973871cc0d7" ns2:_="">
    <xsd:import namespace="53edd1cc-689a-49d8-a30a-bc4d57d7af9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dd1cc-689a-49d8-a30a-bc4d57d7af9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dexed="true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3edd1cc-689a-49d8-a30a-bc4d57d7af9b">S3PY2T6K6JVS-1302557729-24942</_dlc_DocId>
    <_dlc_DocIdUrl xmlns="53edd1cc-689a-49d8-a30a-bc4d57d7af9b">
      <Url>https://bvstelevisionsrl13032015.sharepoint.com/sites/Files/documentosparaelpersonal/_layouts/15/DocIdRedir.aspx?ID=S3PY2T6K6JVS-1302557729-24942</Url>
      <Description>S3PY2T6K6JVS-1302557729-24942</Description>
    </_dlc_DocIdUrl>
  </documentManagement>
</p:properties>
</file>

<file path=customXml/itemProps1.xml><?xml version="1.0" encoding="utf-8"?>
<ds:datastoreItem xmlns:ds="http://schemas.openxmlformats.org/officeDocument/2006/customXml" ds:itemID="{A1DBF8E0-3205-401F-A9F9-79A72D19A0B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A025DAF-A6B5-48DE-B831-E26FBBBBCF6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36AE4AD-DD6A-4CF9-A85B-093C1F7E96C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E8A411B-F9B9-493A-985D-15B1A62F64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edd1cc-689a-49d8-a30a-bc4d57d7af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E50F56F-B8F7-4046-B094-A2D32DE50DC0}">
  <ds:schemaRefs>
    <ds:schemaRef ds:uri="http://schemas.microsoft.com/office/2006/metadata/properties"/>
    <ds:schemaRef ds:uri="http://schemas.microsoft.com/office/infopath/2007/PartnerControls"/>
    <ds:schemaRef ds:uri="53edd1cc-689a-49d8-a30a-bc4d57d7af9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@PRO-SG-000 Mejora_modelo-original_ok</Template>
  <TotalTime>2291</TotalTime>
  <Pages>1</Pages>
  <Words>129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MANUAL DEL SISTEMA DE GESTION</vt:lpstr>
    </vt:vector>
  </TitlesOfParts>
  <Company/>
  <LinksUpToDate>false</LinksUpToDate>
  <CharactersWithSpaces>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Alcance SGCN</dc:title>
  <dc:subject/>
  <dc:creator>PMC</dc:creator>
  <cp:keywords/>
  <dc:description/>
  <cp:lastModifiedBy>Johnattan Sifuentes</cp:lastModifiedBy>
  <cp:revision>379</cp:revision>
  <cp:lastPrinted>2026-02-25T15:12:00Z</cp:lastPrinted>
  <dcterms:created xsi:type="dcterms:W3CDTF">2025-09-03T21:02:00Z</dcterms:created>
  <dcterms:modified xsi:type="dcterms:W3CDTF">2026-04-01T00:36:00Z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_ExtendedDescription">
    <vt:lpwstr/>
  </property>
  <property fmtid="{D5CDD505-2E9C-101B-9397-08002B2CF9AE}" pid="4" name="ContentTypeId">
    <vt:lpwstr>0x01010040C019C53530724F82230DFB8AB2B50D</vt:lpwstr>
  </property>
  <property fmtid="{D5CDD505-2E9C-101B-9397-08002B2CF9AE}" pid="5" name="_dlc_DocIdItemGuid">
    <vt:lpwstr>cd47e64a-ed53-4657-a246-ba0b1dafe0b4</vt:lpwstr>
  </property>
</Properties>
</file>